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50A9" w14:textId="4F0D98C9" w:rsidR="00C3519B" w:rsidRPr="00207615" w:rsidRDefault="00C3519B" w:rsidP="00C3519B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</w:t>
      </w:r>
      <w:r w:rsidR="004B702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</w:t>
      </w:r>
      <w:r w:rsidR="004B7024">
        <w:rPr>
          <w:rFonts w:cs="Arial"/>
          <w:color w:val="000000"/>
          <w:sz w:val="24"/>
          <w:szCs w:val="24"/>
        </w:rPr>
        <w:t>4</w:t>
      </w:r>
      <w:r w:rsidR="00AE2379">
        <w:rPr>
          <w:rFonts w:cs="Arial"/>
          <w:sz w:val="24"/>
          <w:szCs w:val="24"/>
        </w:rPr>
        <w:t>01226</w:t>
      </w:r>
    </w:p>
    <w:p w14:paraId="371A24F5" w14:textId="31363F97" w:rsidR="00C3519B" w:rsidRPr="00C51EC1" w:rsidRDefault="00F64637" w:rsidP="00C3519B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</w:t>
      </w:r>
      <w:r w:rsidR="00C3519B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G</w:t>
      </w:r>
      <w:r w:rsidR="00FB6A48">
        <w:rPr>
          <w:rFonts w:eastAsia="SimSun"/>
          <w:sz w:val="24"/>
          <w:szCs w:val="24"/>
          <w:lang w:eastAsia="zh-CN"/>
        </w:rPr>
        <w:t>reece</w:t>
      </w:r>
      <w:r w:rsidR="00C3519B">
        <w:rPr>
          <w:rFonts w:eastAsia="SimSun"/>
          <w:sz w:val="24"/>
          <w:szCs w:val="24"/>
          <w:lang w:eastAsia="zh-CN"/>
        </w:rPr>
        <w:t xml:space="preserve">, </w:t>
      </w:r>
      <w:r w:rsidR="004B7024">
        <w:rPr>
          <w:rFonts w:eastAsia="SimSun"/>
          <w:sz w:val="24"/>
          <w:szCs w:val="24"/>
          <w:lang w:eastAsia="zh-CN"/>
        </w:rPr>
        <w:t>Feb</w:t>
      </w:r>
      <w:r w:rsidR="00C3519B">
        <w:rPr>
          <w:rFonts w:eastAsia="SimSun"/>
          <w:sz w:val="24"/>
          <w:szCs w:val="24"/>
          <w:lang w:eastAsia="zh-CN"/>
        </w:rPr>
        <w:t xml:space="preserve"> </w:t>
      </w:r>
      <w:r w:rsidR="004B7024">
        <w:rPr>
          <w:rFonts w:eastAsia="SimSun"/>
          <w:sz w:val="24"/>
          <w:szCs w:val="24"/>
          <w:lang w:eastAsia="zh-CN"/>
        </w:rPr>
        <w:t>26</w:t>
      </w:r>
      <w:r w:rsidR="00C3519B">
        <w:rPr>
          <w:rFonts w:eastAsia="SimSun"/>
          <w:sz w:val="24"/>
          <w:szCs w:val="24"/>
          <w:lang w:eastAsia="zh-CN"/>
        </w:rPr>
        <w:t xml:space="preserve"> – </w:t>
      </w:r>
      <w:r w:rsidR="004B7024">
        <w:rPr>
          <w:rFonts w:eastAsia="SimSun"/>
          <w:sz w:val="24"/>
          <w:szCs w:val="24"/>
          <w:lang w:eastAsia="zh-CN"/>
        </w:rPr>
        <w:t xml:space="preserve">Mar </w:t>
      </w:r>
      <w:r w:rsidR="00C3519B">
        <w:rPr>
          <w:rFonts w:eastAsia="SimSun"/>
          <w:sz w:val="24"/>
          <w:szCs w:val="24"/>
          <w:lang w:eastAsia="zh-CN"/>
        </w:rPr>
        <w:t>1, 202</w:t>
      </w:r>
      <w:r w:rsidR="004B7024">
        <w:rPr>
          <w:rFonts w:eastAsia="SimSun"/>
          <w:sz w:val="24"/>
          <w:szCs w:val="24"/>
          <w:lang w:eastAsia="zh-CN"/>
        </w:rPr>
        <w:t>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AEDFA7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D4A4F" w:rsidRPr="007D4A4F">
        <w:rPr>
          <w:rFonts w:ascii="Arial" w:hAnsi="Arial"/>
          <w:sz w:val="24"/>
          <w:lang w:val="en-US"/>
        </w:rPr>
        <w:t>8</w:t>
      </w:r>
      <w:r w:rsidR="00F552C4" w:rsidRPr="007D4A4F">
        <w:rPr>
          <w:rFonts w:ascii="Arial" w:hAnsi="Arial"/>
          <w:sz w:val="24"/>
          <w:lang w:val="en-US"/>
        </w:rPr>
        <w:t>.</w:t>
      </w:r>
      <w:r w:rsidR="007D4A4F" w:rsidRPr="007D4A4F">
        <w:rPr>
          <w:rFonts w:ascii="Arial" w:hAnsi="Arial"/>
          <w:sz w:val="24"/>
          <w:lang w:val="en-US"/>
        </w:rPr>
        <w:t>14</w:t>
      </w:r>
      <w:r w:rsidR="00691AEC" w:rsidRPr="007D4A4F">
        <w:rPr>
          <w:rFonts w:ascii="Arial" w:hAnsi="Arial"/>
          <w:sz w:val="24"/>
          <w:lang w:val="en-US"/>
        </w:rPr>
        <w:t>.</w:t>
      </w:r>
      <w:r w:rsidR="007D4A4F" w:rsidRPr="007D4A4F">
        <w:rPr>
          <w:rFonts w:ascii="Arial" w:hAnsi="Arial"/>
          <w:sz w:val="24"/>
          <w:lang w:val="en-US"/>
        </w:rPr>
        <w:t>3</w:t>
      </w:r>
      <w:r w:rsidR="00F552C4" w:rsidRPr="007D4A4F">
        <w:rPr>
          <w:rFonts w:ascii="Arial" w:hAnsi="Arial"/>
          <w:sz w:val="24"/>
          <w:lang w:val="en-US"/>
        </w:rPr>
        <w:t>.</w:t>
      </w:r>
      <w:r w:rsidR="007D4A4F" w:rsidRPr="007D4A4F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0A2408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721D8">
        <w:rPr>
          <w:rFonts w:ascii="Arial" w:hAnsi="Arial"/>
          <w:sz w:val="24"/>
          <w:lang w:val="en-US"/>
        </w:rPr>
        <w:t xml:space="preserve">Simulation results </w:t>
      </w:r>
      <w:r w:rsidR="00701157">
        <w:rPr>
          <w:rFonts w:ascii="Arial" w:hAnsi="Arial"/>
          <w:sz w:val="24"/>
          <w:lang w:val="en-US"/>
        </w:rPr>
        <w:t>for</w:t>
      </w:r>
      <w:r w:rsidR="00930FAB">
        <w:rPr>
          <w:rFonts w:ascii="Arial" w:hAnsi="Arial"/>
          <w:sz w:val="24"/>
          <w:lang w:val="en-US"/>
        </w:rPr>
        <w:t xml:space="preserve"> </w:t>
      </w:r>
      <w:proofErr w:type="spellStart"/>
      <w:r w:rsidR="007D4A4F">
        <w:rPr>
          <w:rFonts w:ascii="Arial" w:hAnsi="Arial"/>
          <w:sz w:val="24"/>
          <w:lang w:val="en-US"/>
        </w:rPr>
        <w:t>RedCap</w:t>
      </w:r>
      <w:proofErr w:type="spellEnd"/>
      <w:r w:rsidR="007D4A4F">
        <w:rPr>
          <w:rFonts w:ascii="Arial" w:hAnsi="Arial"/>
          <w:sz w:val="24"/>
          <w:lang w:val="en-US"/>
        </w:rPr>
        <w:t xml:space="preserve"> positioning with frequency hopping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2B96490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215FA8">
        <w:rPr>
          <w:rFonts w:ascii="Arial" w:hAnsi="Arial"/>
          <w:sz w:val="24"/>
          <w:lang w:val="en-US"/>
        </w:rPr>
        <w:t>Informat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19F5A999" w:rsidR="00614E1E" w:rsidRPr="00C947FA" w:rsidRDefault="003D2D1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E045A7">
        <w:rPr>
          <w:sz w:val="22"/>
          <w:szCs w:val="22"/>
          <w:lang w:val="en-US"/>
        </w:rPr>
        <w:t>agree</w:t>
      </w:r>
      <w:r w:rsidR="00DC6D23">
        <w:rPr>
          <w:sz w:val="22"/>
          <w:szCs w:val="22"/>
          <w:lang w:val="en-US"/>
        </w:rPr>
        <w:t>d</w:t>
      </w:r>
      <w:r w:rsidR="00E045A7">
        <w:rPr>
          <w:sz w:val="22"/>
          <w:szCs w:val="22"/>
          <w:lang w:val="en-US"/>
        </w:rPr>
        <w:t xml:space="preserve"> </w:t>
      </w:r>
      <w:r w:rsidR="00DC6D23">
        <w:rPr>
          <w:sz w:val="22"/>
          <w:szCs w:val="22"/>
          <w:lang w:val="en-US"/>
        </w:rPr>
        <w:t>on</w:t>
      </w:r>
      <w:r w:rsidR="00025C3A">
        <w:rPr>
          <w:sz w:val="22"/>
          <w:szCs w:val="22"/>
          <w:lang w:val="en-US"/>
        </w:rPr>
        <w:t xml:space="preserve"> simulation</w:t>
      </w:r>
      <w:r w:rsidR="00E045A7">
        <w:rPr>
          <w:sz w:val="22"/>
          <w:szCs w:val="22"/>
          <w:lang w:val="en-US"/>
        </w:rPr>
        <w:t xml:space="preserve"> assumptions for</w:t>
      </w:r>
      <w:r w:rsidR="00DC6D23">
        <w:rPr>
          <w:sz w:val="22"/>
          <w:szCs w:val="22"/>
          <w:lang w:val="en-US"/>
        </w:rPr>
        <w:t xml:space="preserve"> </w:t>
      </w:r>
      <w:proofErr w:type="spellStart"/>
      <w:r w:rsidR="00202904">
        <w:rPr>
          <w:sz w:val="22"/>
          <w:szCs w:val="22"/>
          <w:lang w:val="en-US"/>
        </w:rPr>
        <w:t>RedCap</w:t>
      </w:r>
      <w:proofErr w:type="spellEnd"/>
      <w:r w:rsidR="00202904">
        <w:rPr>
          <w:sz w:val="22"/>
          <w:szCs w:val="22"/>
          <w:lang w:val="en-US"/>
        </w:rPr>
        <w:t xml:space="preserve"> positioning measurements with frequency hopping</w:t>
      </w:r>
      <w:r w:rsidR="00930FAB">
        <w:rPr>
          <w:sz w:val="22"/>
          <w:szCs w:val="22"/>
          <w:lang w:val="en-US"/>
        </w:rPr>
        <w:t xml:space="preserve"> </w:t>
      </w:r>
      <w:r w:rsidR="00C947FA">
        <w:rPr>
          <w:sz w:val="22"/>
          <w:szCs w:val="22"/>
          <w:lang w:val="en-US"/>
        </w:rPr>
        <w:t>[1]</w:t>
      </w:r>
      <w:r w:rsidR="005615CD">
        <w:rPr>
          <w:sz w:val="22"/>
          <w:szCs w:val="22"/>
          <w:lang w:val="en-US"/>
        </w:rPr>
        <w:t>.</w:t>
      </w:r>
      <w:r w:rsidR="00915005">
        <w:rPr>
          <w:sz w:val="22"/>
          <w:szCs w:val="22"/>
          <w:lang w:val="en-US"/>
        </w:rPr>
        <w:t xml:space="preserve"> </w:t>
      </w:r>
      <w:r w:rsidR="00B33238">
        <w:rPr>
          <w:sz w:val="22"/>
          <w:szCs w:val="22"/>
          <w:lang w:val="en-US"/>
        </w:rPr>
        <w:t>T</w:t>
      </w:r>
      <w:r w:rsidR="00B716F3">
        <w:rPr>
          <w:sz w:val="22"/>
          <w:szCs w:val="22"/>
          <w:lang w:val="en-US"/>
        </w:rPr>
        <w:t>his paper</w:t>
      </w:r>
      <w:r w:rsidR="00D96A52" w:rsidRPr="00405396">
        <w:rPr>
          <w:sz w:val="22"/>
          <w:szCs w:val="22"/>
          <w:lang w:val="en-US"/>
        </w:rPr>
        <w:t xml:space="preserve"> </w:t>
      </w:r>
      <w:r w:rsidR="00AE0AFD">
        <w:rPr>
          <w:sz w:val="22"/>
          <w:szCs w:val="22"/>
          <w:lang w:val="en-US"/>
        </w:rPr>
        <w:t xml:space="preserve">includes </w:t>
      </w:r>
      <w:r w:rsidR="00025C3A">
        <w:rPr>
          <w:sz w:val="22"/>
          <w:szCs w:val="22"/>
          <w:lang w:val="en-US"/>
        </w:rPr>
        <w:t>simulation</w:t>
      </w:r>
      <w:r w:rsidR="00AE0AFD">
        <w:rPr>
          <w:sz w:val="22"/>
          <w:szCs w:val="22"/>
          <w:lang w:val="en-US"/>
        </w:rPr>
        <w:t xml:space="preserve"> results </w:t>
      </w:r>
      <w:r w:rsidR="00B23CE9">
        <w:rPr>
          <w:sz w:val="22"/>
          <w:szCs w:val="22"/>
          <w:lang w:val="en-US"/>
        </w:rPr>
        <w:t>for the following</w:t>
      </w:r>
      <w:r w:rsidR="00281457">
        <w:rPr>
          <w:sz w:val="22"/>
          <w:szCs w:val="22"/>
          <w:lang w:val="en-US"/>
        </w:rPr>
        <w:t xml:space="preserve"> measurements</w:t>
      </w:r>
      <w:r w:rsidR="00246B9C">
        <w:rPr>
          <w:sz w:val="22"/>
          <w:szCs w:val="22"/>
          <w:lang w:val="en-US"/>
        </w:rPr>
        <w:t>:</w:t>
      </w:r>
    </w:p>
    <w:p w14:paraId="7168746D" w14:textId="49FC243B" w:rsidR="001D249B" w:rsidRDefault="006D7E9C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UE </w:t>
      </w:r>
      <w:r w:rsidR="00B23CE9">
        <w:rPr>
          <w:sz w:val="22"/>
          <w:szCs w:val="22"/>
        </w:rPr>
        <w:t>Rx-Tx time difference</w:t>
      </w:r>
    </w:p>
    <w:p w14:paraId="783E237C" w14:textId="0BB3F791" w:rsidR="00DC6D23" w:rsidRPr="00B23CE9" w:rsidRDefault="00DC6D23" w:rsidP="00B23CE9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RSTD</w:t>
      </w:r>
    </w:p>
    <w:p w14:paraId="604067E4" w14:textId="77777777" w:rsidR="00B50446" w:rsidRDefault="00B50446">
      <w:pPr>
        <w:spacing w:after="0"/>
        <w:rPr>
          <w:rFonts w:ascii="Arial" w:hAnsi="Arial"/>
          <w:sz w:val="36"/>
          <w:szCs w:val="36"/>
          <w:lang w:val="en-US" w:eastAsia="zh-CN"/>
        </w:rPr>
      </w:pPr>
      <w:r>
        <w:rPr>
          <w:szCs w:val="36"/>
          <w:lang w:val="en-US" w:eastAsia="zh-CN"/>
        </w:rPr>
        <w:br w:type="page"/>
      </w:r>
    </w:p>
    <w:p w14:paraId="2D765A3B" w14:textId="343C148B" w:rsidR="00C10A07" w:rsidRDefault="00AE0AFD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 xml:space="preserve">Simulation results for </w:t>
      </w:r>
      <w:r w:rsidR="006D7E9C">
        <w:rPr>
          <w:szCs w:val="36"/>
          <w:lang w:val="en-US" w:eastAsia="zh-CN"/>
        </w:rPr>
        <w:t xml:space="preserve">UE </w:t>
      </w:r>
      <w:r>
        <w:rPr>
          <w:szCs w:val="36"/>
          <w:lang w:val="en-US" w:eastAsia="zh-CN"/>
        </w:rPr>
        <w:t>Rx-Tx time difference</w:t>
      </w:r>
    </w:p>
    <w:p w14:paraId="255568D2" w14:textId="7F0BB087" w:rsidR="00494CDB" w:rsidRPr="00494CDB" w:rsidRDefault="00494CDB" w:rsidP="00494CDB">
      <w:pPr>
        <w:rPr>
          <w:lang w:val="en-US" w:eastAsia="zh-CN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0E2DA4" w:rsidRPr="00B533DE" w14:paraId="6B69EFDB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CA09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8A04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B7FD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1431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66E2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79FBA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7822E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0E2DA4" w:rsidRPr="00B533DE" w14:paraId="5FC61C38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99E5" w14:textId="77777777" w:rsidR="000E2DA4" w:rsidRPr="00B533DE" w:rsidRDefault="000E2DA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D16A" w14:textId="77777777" w:rsidR="000E2DA4" w:rsidRPr="00B533DE" w:rsidRDefault="000E2DA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A693" w14:textId="77777777" w:rsidR="000E2DA4" w:rsidRPr="00B533DE" w:rsidRDefault="000E2DA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31CA" w14:textId="77777777" w:rsidR="000E2DA4" w:rsidRPr="00B533DE" w:rsidRDefault="000E2DA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EACD" w14:textId="77777777" w:rsidR="000E2DA4" w:rsidRPr="00B533DE" w:rsidRDefault="000E2DA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7AD7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3EB4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6CDC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0E2DA4" w:rsidRPr="00B533DE" w14:paraId="1E01A972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58A8D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126E0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D4F8A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15E30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73758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17FE" w14:textId="77777777" w:rsidR="000E2DA4" w:rsidRPr="00B533DE" w:rsidRDefault="000E2DA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9D8" w14:textId="013F249C" w:rsidR="000E2DA4" w:rsidRPr="00B533DE" w:rsidRDefault="00CB3A78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DEA49" w14:textId="179494B6" w:rsidR="000E2DA4" w:rsidRPr="00B533DE" w:rsidRDefault="00DA5BAB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</w:tr>
      <w:tr w:rsidR="000E2DA4" w:rsidRPr="00B533DE" w14:paraId="1775FF96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E335C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52C0F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81AE9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D1FDB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BEBC6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F542" w14:textId="77777777" w:rsidR="000E2DA4" w:rsidRPr="00B533DE" w:rsidRDefault="000E2DA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8EDD" w14:textId="535F6A9F" w:rsidR="000E2DA4" w:rsidRPr="00B533DE" w:rsidRDefault="00DC4F5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7C5F" w14:textId="67876AA6" w:rsidR="000E2DA4" w:rsidRPr="00B533DE" w:rsidRDefault="00DC4F5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23</w:t>
            </w:r>
          </w:p>
        </w:tc>
      </w:tr>
      <w:tr w:rsidR="000E2DA4" w:rsidRPr="00B533DE" w14:paraId="102DEE09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E460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0A44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D947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4F6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95BC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3B5D" w14:textId="77777777" w:rsidR="000E2DA4" w:rsidRPr="00B533DE" w:rsidRDefault="000E2DA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5878" w14:textId="6510B7C3" w:rsidR="000E2DA4" w:rsidRPr="00B533DE" w:rsidRDefault="0051281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CCD6" w14:textId="519126D1" w:rsidR="000E2DA4" w:rsidRPr="00B533DE" w:rsidRDefault="0050292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25</w:t>
            </w:r>
          </w:p>
        </w:tc>
      </w:tr>
      <w:tr w:rsidR="000E2DA4" w:rsidRPr="00B533DE" w14:paraId="62B9D10D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7CE7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7526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F45D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9184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4700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0DE" w14:textId="77777777" w:rsidR="000E2DA4" w:rsidRPr="00B533DE" w:rsidRDefault="000E2DA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44A1" w14:textId="17B74D94" w:rsidR="000E2DA4" w:rsidRPr="00B533DE" w:rsidRDefault="007E6FBB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C87A" w14:textId="1D4B2980" w:rsidR="000E2DA4" w:rsidRPr="00B533DE" w:rsidRDefault="00AF61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13</w:t>
            </w:r>
          </w:p>
        </w:tc>
      </w:tr>
      <w:tr w:rsidR="000E2DA4" w:rsidRPr="00B533DE" w14:paraId="055EDE70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CCAC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9A02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090F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3F1F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45C" w14:textId="77777777" w:rsidR="000E2DA4" w:rsidRPr="00B533DE" w:rsidRDefault="000E2DA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476" w14:textId="77777777" w:rsidR="000E2DA4" w:rsidRPr="00B533DE" w:rsidRDefault="000E2DA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8EB1" w14:textId="06516369" w:rsidR="000E2DA4" w:rsidRPr="00B533DE" w:rsidRDefault="00EB4E56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159C" w14:textId="7B5F58C1" w:rsidR="000E2DA4" w:rsidRPr="00B533DE" w:rsidRDefault="00EB4E56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7</w:t>
            </w:r>
          </w:p>
        </w:tc>
      </w:tr>
    </w:tbl>
    <w:p w14:paraId="6F619070" w14:textId="172D7F71" w:rsidR="00F547A2" w:rsidRDefault="00954EF0" w:rsidP="002D4918">
      <w:pPr>
        <w:pStyle w:val="Caption"/>
        <w:jc w:val="center"/>
        <w:rPr>
          <w:sz w:val="22"/>
          <w:szCs w:val="22"/>
        </w:rPr>
      </w:pPr>
      <w:r w:rsidRPr="00954EF0">
        <w:rPr>
          <w:sz w:val="22"/>
          <w:szCs w:val="22"/>
        </w:rPr>
        <w:t xml:space="preserve">Table </w:t>
      </w:r>
      <w:r w:rsidRPr="00954EF0">
        <w:rPr>
          <w:sz w:val="22"/>
          <w:szCs w:val="22"/>
        </w:rPr>
        <w:fldChar w:fldCharType="begin"/>
      </w:r>
      <w:r w:rsidRPr="00954EF0">
        <w:rPr>
          <w:sz w:val="22"/>
          <w:szCs w:val="22"/>
        </w:rPr>
        <w:instrText xml:space="preserve"> SEQ Table \* ARABIC </w:instrText>
      </w:r>
      <w:r w:rsidRPr="00954EF0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1</w:t>
      </w:r>
      <w:r w:rsidRPr="00954EF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6D7E9C">
        <w:rPr>
          <w:sz w:val="22"/>
          <w:szCs w:val="22"/>
        </w:rPr>
        <w:t xml:space="preserve">UE </w:t>
      </w:r>
      <w:r w:rsidR="002D4918">
        <w:rPr>
          <w:sz w:val="22"/>
          <w:szCs w:val="22"/>
        </w:rPr>
        <w:t>Rx-Tx simulation results</w:t>
      </w:r>
      <w:r w:rsidR="00061096">
        <w:rPr>
          <w:sz w:val="22"/>
          <w:szCs w:val="22"/>
        </w:rPr>
        <w:t xml:space="preserve"> for 2 Rx</w:t>
      </w:r>
      <w:r w:rsidR="00025A66">
        <w:rPr>
          <w:sz w:val="22"/>
          <w:szCs w:val="22"/>
        </w:rPr>
        <w:t xml:space="preserve"> in</w:t>
      </w:r>
      <w:r w:rsidR="002D4918">
        <w:rPr>
          <w:sz w:val="22"/>
          <w:szCs w:val="22"/>
        </w:rPr>
        <w:t xml:space="preserve"> AWGN</w:t>
      </w:r>
      <w:r w:rsidR="00DE4B67">
        <w:rPr>
          <w:sz w:val="22"/>
          <w:szCs w:val="22"/>
        </w:rPr>
        <w:t xml:space="preserve"> with reduced number of samples</w:t>
      </w:r>
      <w:r w:rsidR="00EE12A1">
        <w:rPr>
          <w:sz w:val="22"/>
          <w:szCs w:val="22"/>
        </w:rPr>
        <w:t>.</w:t>
      </w:r>
    </w:p>
    <w:p w14:paraId="32CFD6EC" w14:textId="67D787DC" w:rsidR="00162327" w:rsidRDefault="00162327">
      <w:pPr>
        <w:spacing w:after="0"/>
      </w:pPr>
    </w:p>
    <w:p w14:paraId="7CAC88C5" w14:textId="77777777" w:rsidR="007F26B8" w:rsidRDefault="007F26B8">
      <w:pPr>
        <w:spacing w:after="0"/>
      </w:pPr>
    </w:p>
    <w:p w14:paraId="72683EE2" w14:textId="697C7D15" w:rsidR="00162327" w:rsidRDefault="00162327" w:rsidP="007D4DB0">
      <w:pPr>
        <w:pStyle w:val="Caption"/>
        <w:jc w:val="center"/>
        <w:rPr>
          <w:color w:val="FF0000"/>
          <w:sz w:val="22"/>
          <w:szCs w:val="22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E70884" w:rsidRPr="00B533DE" w14:paraId="00B11148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E16B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80B0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D054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120A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D649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68165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EAF1F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E70884" w:rsidRPr="00B533DE" w14:paraId="0F30FF17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A28B" w14:textId="77777777" w:rsidR="00E70884" w:rsidRPr="00B533DE" w:rsidRDefault="00E7088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87D" w14:textId="77777777" w:rsidR="00E70884" w:rsidRPr="00B533DE" w:rsidRDefault="00E7088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7F61" w14:textId="77777777" w:rsidR="00E70884" w:rsidRPr="00B533DE" w:rsidRDefault="00E7088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870D" w14:textId="77777777" w:rsidR="00E70884" w:rsidRPr="00B533DE" w:rsidRDefault="00E7088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DD41" w14:textId="77777777" w:rsidR="00E70884" w:rsidRPr="00B533DE" w:rsidRDefault="00E70884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F727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CC7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8091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E70884" w:rsidRPr="00B533DE" w14:paraId="56614929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6C29C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4CFC9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4282F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68EEF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623F8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9CF6" w14:textId="77777777" w:rsidR="00E70884" w:rsidRPr="00B533DE" w:rsidRDefault="00E7088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83A" w14:textId="5445EF1B" w:rsidR="00E70884" w:rsidRPr="00B533DE" w:rsidRDefault="00D31E69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5143" w14:textId="12AAA710" w:rsidR="00E70884" w:rsidRPr="00B533DE" w:rsidRDefault="00D31E69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</w:tr>
      <w:tr w:rsidR="00E70884" w:rsidRPr="00B533DE" w14:paraId="3A9B5194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9138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FFDB0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43BF4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CD284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4C162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616D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59F" w14:textId="77777777" w:rsidR="00E70884" w:rsidRPr="00B533DE" w:rsidRDefault="00E7088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7026" w14:textId="06E72303" w:rsidR="00E70884" w:rsidRPr="00B533DE" w:rsidRDefault="00A35969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1BCE" w14:textId="1196A190" w:rsidR="00E70884" w:rsidRPr="00B533DE" w:rsidRDefault="00A35969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46</w:t>
            </w:r>
          </w:p>
        </w:tc>
      </w:tr>
      <w:tr w:rsidR="00E70884" w:rsidRPr="00B533DE" w14:paraId="18FE3CEE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66E4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27A6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D7A9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2564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539B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616D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38D2" w14:textId="77777777" w:rsidR="00E70884" w:rsidRPr="00B533DE" w:rsidRDefault="00E7088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D67D" w14:textId="1543B566" w:rsidR="00E70884" w:rsidRPr="00B533DE" w:rsidRDefault="0050292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392D" w14:textId="4400FB9D" w:rsidR="00E70884" w:rsidRPr="00B533DE" w:rsidRDefault="0050292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4</w:t>
            </w:r>
            <w:r w:rsidR="0039332F">
              <w:rPr>
                <w:rFonts w:ascii="Calibri" w:eastAsia="Times New Roman" w:hAnsi="Calibri" w:cs="Calibri"/>
                <w:sz w:val="22"/>
                <w:szCs w:val="22"/>
              </w:rPr>
              <w:t>7</w:t>
            </w:r>
          </w:p>
        </w:tc>
      </w:tr>
      <w:tr w:rsidR="00E70884" w:rsidRPr="00B533DE" w14:paraId="632A8226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382C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D54A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18A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13CF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3C0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616D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07E" w14:textId="77777777" w:rsidR="00E70884" w:rsidRPr="00B533DE" w:rsidRDefault="00E7088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9DE8" w14:textId="475DDB97" w:rsidR="00E70884" w:rsidRPr="00B533DE" w:rsidRDefault="002814F2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16F60" w14:textId="744D1A69" w:rsidR="00E70884" w:rsidRPr="00B533DE" w:rsidRDefault="002814F2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24</w:t>
            </w:r>
          </w:p>
        </w:tc>
      </w:tr>
      <w:tr w:rsidR="00E70884" w:rsidRPr="00B533DE" w14:paraId="6A6C2328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E88F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A058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D79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FE64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73A" w14:textId="77777777" w:rsidR="00E70884" w:rsidRPr="00B533DE" w:rsidRDefault="00E70884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616D6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F0D" w14:textId="77777777" w:rsidR="00E70884" w:rsidRPr="00B533DE" w:rsidRDefault="00E70884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8901" w14:textId="0E54853B" w:rsidR="00E70884" w:rsidRPr="00B533DE" w:rsidRDefault="00DA17C5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B8B1" w14:textId="04A21B9E" w:rsidR="00E70884" w:rsidRPr="00B533DE" w:rsidRDefault="00DA17C5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12</w:t>
            </w:r>
          </w:p>
        </w:tc>
      </w:tr>
    </w:tbl>
    <w:p w14:paraId="6D3A8CD2" w14:textId="79653087" w:rsidR="00E90574" w:rsidRPr="007D4DB0" w:rsidRDefault="007D4DB0" w:rsidP="007D4DB0">
      <w:pPr>
        <w:pStyle w:val="Caption"/>
        <w:jc w:val="center"/>
        <w:rPr>
          <w:sz w:val="22"/>
          <w:szCs w:val="22"/>
          <w:lang w:val="en-US" w:eastAsia="zh-CN"/>
        </w:rPr>
      </w:pPr>
      <w:r w:rsidRPr="007D4DB0">
        <w:rPr>
          <w:sz w:val="22"/>
          <w:szCs w:val="22"/>
        </w:rPr>
        <w:t xml:space="preserve">Table </w:t>
      </w:r>
      <w:r w:rsidRPr="007D4DB0">
        <w:rPr>
          <w:sz w:val="22"/>
          <w:szCs w:val="22"/>
        </w:rPr>
        <w:fldChar w:fldCharType="begin"/>
      </w:r>
      <w:r w:rsidRPr="007D4DB0">
        <w:rPr>
          <w:sz w:val="22"/>
          <w:szCs w:val="22"/>
        </w:rPr>
        <w:instrText xml:space="preserve"> SEQ Table \* ARABIC </w:instrText>
      </w:r>
      <w:r w:rsidRPr="007D4DB0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2</w:t>
      </w:r>
      <w:r w:rsidRPr="007D4DB0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6D7E9C">
        <w:rPr>
          <w:sz w:val="22"/>
          <w:szCs w:val="22"/>
        </w:rPr>
        <w:t xml:space="preserve">UE </w:t>
      </w:r>
      <w:r w:rsidR="00A66754">
        <w:rPr>
          <w:sz w:val="22"/>
          <w:szCs w:val="22"/>
        </w:rPr>
        <w:t>Rx-Tx simulation results</w:t>
      </w:r>
      <w:r w:rsidR="006D265C">
        <w:rPr>
          <w:sz w:val="22"/>
          <w:szCs w:val="22"/>
        </w:rPr>
        <w:t xml:space="preserve"> for 2 </w:t>
      </w:r>
      <w:r w:rsidR="00E70884">
        <w:rPr>
          <w:sz w:val="22"/>
          <w:szCs w:val="22"/>
        </w:rPr>
        <w:t>Rx</w:t>
      </w:r>
      <w:r w:rsidR="00A66754">
        <w:rPr>
          <w:sz w:val="22"/>
          <w:szCs w:val="22"/>
        </w:rPr>
        <w:t xml:space="preserve"> </w:t>
      </w:r>
      <w:r w:rsidR="007F26B8">
        <w:rPr>
          <w:sz w:val="22"/>
          <w:szCs w:val="22"/>
        </w:rPr>
        <w:t>in AWGN with 4 samples</w:t>
      </w:r>
      <w:r w:rsidR="00EE12A1">
        <w:rPr>
          <w:sz w:val="22"/>
          <w:szCs w:val="22"/>
        </w:rPr>
        <w:t>.</w:t>
      </w:r>
    </w:p>
    <w:p w14:paraId="46004075" w14:textId="3A3366A4" w:rsidR="00822CE2" w:rsidRDefault="00E10782">
      <w:pPr>
        <w:spacing w:after="0"/>
      </w:pPr>
      <w:r>
        <w:br w:type="page"/>
      </w: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BE3610" w:rsidRPr="00B533DE" w14:paraId="3BFE5660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EAB5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0D7F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C8FC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2B29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A5E7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258DF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84791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BE3610" w:rsidRPr="00B533DE" w14:paraId="0CF5E622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6C68" w14:textId="77777777" w:rsidR="00BE3610" w:rsidRPr="00B533DE" w:rsidRDefault="00BE361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88DB" w14:textId="77777777" w:rsidR="00BE3610" w:rsidRPr="00B533DE" w:rsidRDefault="00BE361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0072" w14:textId="77777777" w:rsidR="00BE3610" w:rsidRPr="00B533DE" w:rsidRDefault="00BE361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C272" w14:textId="77777777" w:rsidR="00BE3610" w:rsidRPr="00B533DE" w:rsidRDefault="00BE361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6FA0" w14:textId="77777777" w:rsidR="00BE3610" w:rsidRPr="00B533DE" w:rsidRDefault="00BE361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094A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69D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0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B31A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-6 dB</w:t>
            </w:r>
          </w:p>
        </w:tc>
      </w:tr>
      <w:tr w:rsidR="00BE3610" w:rsidRPr="00B533DE" w14:paraId="74A4F45E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A593A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DECB8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F4933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81B1E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535D3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B705" w14:textId="77777777" w:rsidR="00BE3610" w:rsidRPr="00B533DE" w:rsidRDefault="00BE361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CB7" w14:textId="22F60658" w:rsidR="00BE3610" w:rsidRPr="00B533DE" w:rsidRDefault="00FD6ED2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906A" w14:textId="5C991F86" w:rsidR="00BE3610" w:rsidRPr="00B533DE" w:rsidRDefault="00FD6ED2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</w:tr>
      <w:tr w:rsidR="00BE3610" w:rsidRPr="00B533DE" w14:paraId="7F842E4C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FAD63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B96E4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88045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DAFEE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327A3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6490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5A74" w14:textId="77777777" w:rsidR="00BE3610" w:rsidRPr="00B533DE" w:rsidRDefault="00BE361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DD80" w14:textId="65717929" w:rsidR="00BE3610" w:rsidRPr="00B533DE" w:rsidRDefault="009700BE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3B4F" w14:textId="76D86D5D" w:rsidR="00BE3610" w:rsidRPr="00B533DE" w:rsidRDefault="009700BE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23</w:t>
            </w:r>
          </w:p>
        </w:tc>
      </w:tr>
      <w:tr w:rsidR="00BE3610" w:rsidRPr="00B533DE" w14:paraId="03FDB1B7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955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AEC4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411D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B9F3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4C89" w14:textId="77777777" w:rsidR="00BE3610" w:rsidRPr="00B533DE" w:rsidRDefault="00BE361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64909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286" w14:textId="77777777" w:rsidR="00BE3610" w:rsidRPr="00B533DE" w:rsidRDefault="00BE361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AE7B" w14:textId="05C894FB" w:rsidR="00BE3610" w:rsidRPr="00B533DE" w:rsidRDefault="006D74C7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A08B" w14:textId="7FFF09B6" w:rsidR="00BE3610" w:rsidRPr="00B533DE" w:rsidRDefault="006D74C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26</w:t>
            </w:r>
          </w:p>
        </w:tc>
      </w:tr>
    </w:tbl>
    <w:p w14:paraId="65DBB1D6" w14:textId="6AEB7CB6" w:rsidR="00DD42DD" w:rsidRDefault="006D7E9C" w:rsidP="00347F96">
      <w:pPr>
        <w:pStyle w:val="Caption"/>
        <w:jc w:val="center"/>
        <w:rPr>
          <w:sz w:val="22"/>
          <w:szCs w:val="22"/>
        </w:rPr>
      </w:pPr>
      <w:r w:rsidRPr="006D7E9C">
        <w:rPr>
          <w:sz w:val="22"/>
          <w:szCs w:val="22"/>
        </w:rPr>
        <w:t xml:space="preserve">Table </w:t>
      </w:r>
      <w:r w:rsidRPr="006D7E9C">
        <w:rPr>
          <w:sz w:val="22"/>
          <w:szCs w:val="22"/>
        </w:rPr>
        <w:fldChar w:fldCharType="begin"/>
      </w:r>
      <w:r w:rsidRPr="006D7E9C">
        <w:rPr>
          <w:sz w:val="22"/>
          <w:szCs w:val="22"/>
        </w:rPr>
        <w:instrText xml:space="preserve"> SEQ Table \* ARABIC </w:instrText>
      </w:r>
      <w:r w:rsidRPr="006D7E9C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3</w:t>
      </w:r>
      <w:r w:rsidRPr="006D7E9C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2233B7">
        <w:rPr>
          <w:sz w:val="22"/>
          <w:szCs w:val="22"/>
        </w:rPr>
        <w:t xml:space="preserve">UE Rx-Tx simulation results for </w:t>
      </w:r>
      <w:r w:rsidR="00DE5684">
        <w:rPr>
          <w:sz w:val="22"/>
          <w:szCs w:val="22"/>
        </w:rPr>
        <w:t>1 Rx</w:t>
      </w:r>
      <w:r w:rsidR="002233B7">
        <w:rPr>
          <w:sz w:val="22"/>
          <w:szCs w:val="22"/>
        </w:rPr>
        <w:t xml:space="preserve"> in AWGN with reduced number of samples.</w:t>
      </w:r>
    </w:p>
    <w:p w14:paraId="0C96AD88" w14:textId="77777777" w:rsidR="002233B7" w:rsidRDefault="002233B7" w:rsidP="002233B7"/>
    <w:p w14:paraId="2565D81B" w14:textId="0DC51D0C" w:rsidR="00787897" w:rsidRDefault="00787897" w:rsidP="00347F96">
      <w:pPr>
        <w:pStyle w:val="Caption"/>
        <w:jc w:val="center"/>
        <w:rPr>
          <w:sz w:val="22"/>
          <w:szCs w:val="22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1158"/>
        <w:gridCol w:w="1160"/>
      </w:tblGrid>
      <w:tr w:rsidR="00787897" w:rsidRPr="00B533DE" w14:paraId="401B87E6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4E82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BC86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3EB7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CABF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DA2E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9D38D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5B4F3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787897" w:rsidRPr="00B533DE" w14:paraId="25216700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502D" w14:textId="77777777" w:rsidR="00787897" w:rsidRPr="00B533DE" w:rsidRDefault="00787897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D571" w14:textId="77777777" w:rsidR="00787897" w:rsidRPr="00B533DE" w:rsidRDefault="00787897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3D13" w14:textId="77777777" w:rsidR="00787897" w:rsidRPr="00B533DE" w:rsidRDefault="00787897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C064" w14:textId="77777777" w:rsidR="00787897" w:rsidRPr="00B533DE" w:rsidRDefault="00787897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A8E6" w14:textId="77777777" w:rsidR="00787897" w:rsidRPr="00B533DE" w:rsidRDefault="00787897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0F6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9C4C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1536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-13 dB</w:t>
            </w:r>
          </w:p>
        </w:tc>
      </w:tr>
      <w:tr w:rsidR="00787897" w:rsidRPr="00B533DE" w14:paraId="36DCAC79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2F30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40326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9CA49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20133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4E196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374B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0C3D" w14:textId="77777777" w:rsidR="00787897" w:rsidRPr="00B533DE" w:rsidRDefault="00787897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4459" w14:textId="0ADE19D2" w:rsidR="00787897" w:rsidRPr="00B533DE" w:rsidRDefault="00581AE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C90C" w14:textId="311DC8FD" w:rsidR="00787897" w:rsidRPr="00B533DE" w:rsidRDefault="00581AE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95</w:t>
            </w:r>
          </w:p>
        </w:tc>
      </w:tr>
      <w:tr w:rsidR="00787897" w:rsidRPr="00B533DE" w14:paraId="7EDA18DC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17300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5A70E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6BF0C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BE59B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458A1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374B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F2EE" w14:textId="77777777" w:rsidR="00787897" w:rsidRPr="00B533DE" w:rsidRDefault="00787897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5127" w14:textId="4757BBCC" w:rsidR="00787897" w:rsidRPr="00B533DE" w:rsidRDefault="00581AE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23F3" w14:textId="39FACBC0" w:rsidR="00787897" w:rsidRPr="00B533DE" w:rsidRDefault="00581AE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</w:tr>
      <w:tr w:rsidR="00787897" w:rsidRPr="00B533DE" w14:paraId="2FA6D1BF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C3B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419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D38F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CB92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89D6" w14:textId="77777777" w:rsidR="00787897" w:rsidRPr="00B533DE" w:rsidRDefault="00787897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6374BD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C2DC" w14:textId="77777777" w:rsidR="00787897" w:rsidRPr="00B533DE" w:rsidRDefault="00787897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7653" w14:textId="2905516A" w:rsidR="00787897" w:rsidRPr="00B533DE" w:rsidRDefault="004D685C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0021" w14:textId="442229EB" w:rsidR="00787897" w:rsidRPr="00B533DE" w:rsidRDefault="004D685C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54</w:t>
            </w:r>
          </w:p>
        </w:tc>
      </w:tr>
    </w:tbl>
    <w:p w14:paraId="0F525E10" w14:textId="4F2044C5" w:rsidR="002233B7" w:rsidRDefault="00007CE5" w:rsidP="00347F96">
      <w:pPr>
        <w:pStyle w:val="Caption"/>
        <w:jc w:val="center"/>
        <w:rPr>
          <w:sz w:val="22"/>
          <w:szCs w:val="22"/>
        </w:rPr>
      </w:pPr>
      <w:r w:rsidRPr="00007CE5">
        <w:rPr>
          <w:sz w:val="22"/>
          <w:szCs w:val="22"/>
        </w:rPr>
        <w:t xml:space="preserve">Table </w:t>
      </w:r>
      <w:r w:rsidRPr="00007CE5">
        <w:rPr>
          <w:sz w:val="22"/>
          <w:szCs w:val="22"/>
        </w:rPr>
        <w:fldChar w:fldCharType="begin"/>
      </w:r>
      <w:r w:rsidRPr="00007CE5">
        <w:rPr>
          <w:sz w:val="22"/>
          <w:szCs w:val="22"/>
        </w:rPr>
        <w:instrText xml:space="preserve"> SEQ Table \* ARABIC </w:instrText>
      </w:r>
      <w:r w:rsidRPr="00007CE5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4</w:t>
      </w:r>
      <w:r w:rsidRPr="00007CE5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UE Rx-Tx simulation results for </w:t>
      </w:r>
      <w:r w:rsidR="00DE5684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="00DE5684">
        <w:rPr>
          <w:sz w:val="22"/>
          <w:szCs w:val="22"/>
        </w:rPr>
        <w:t>Rx</w:t>
      </w:r>
      <w:r>
        <w:rPr>
          <w:sz w:val="22"/>
          <w:szCs w:val="22"/>
        </w:rPr>
        <w:t xml:space="preserve"> in AWGN with 4 samples.</w:t>
      </w:r>
    </w:p>
    <w:p w14:paraId="2C8F77DD" w14:textId="16F61F1F" w:rsidR="00347F96" w:rsidRDefault="00347F96">
      <w:pPr>
        <w:spacing w:after="0"/>
      </w:pPr>
      <w:r>
        <w:br w:type="page"/>
      </w:r>
    </w:p>
    <w:p w14:paraId="0D677135" w14:textId="5FF0BD86" w:rsidR="00AB5379" w:rsidRDefault="00AB5379">
      <w:pPr>
        <w:pStyle w:val="Heading1"/>
        <w:rPr>
          <w:lang w:val="en-US"/>
        </w:rPr>
      </w:pPr>
      <w:r>
        <w:rPr>
          <w:lang w:val="en-US"/>
        </w:rPr>
        <w:lastRenderedPageBreak/>
        <w:t>Simulation results for RSTD</w:t>
      </w:r>
    </w:p>
    <w:p w14:paraId="243CDDF7" w14:textId="5EB7181E" w:rsidR="00095A9C" w:rsidRDefault="00095A9C" w:rsidP="00E96DC8">
      <w:pPr>
        <w:jc w:val="center"/>
        <w:rPr>
          <w:color w:val="FF0000"/>
          <w:sz w:val="22"/>
          <w:szCs w:val="22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CA1FB8" w:rsidRPr="00B533DE" w14:paraId="6F042810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6C1D4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8920" w14:textId="58471B7A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89CA" w14:textId="0814C4DD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B2D8" w14:textId="3132D760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E59A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F3CAF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7C317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5572D0" w:rsidRPr="00B533DE" w14:paraId="4F2EA348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DE6F" w14:textId="77777777" w:rsidR="005572D0" w:rsidRPr="00B533DE" w:rsidRDefault="005572D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FC19" w14:textId="77777777" w:rsidR="005572D0" w:rsidRPr="00B533DE" w:rsidRDefault="005572D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38A0" w14:textId="77777777" w:rsidR="005572D0" w:rsidRPr="00B533DE" w:rsidRDefault="005572D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4165" w14:textId="77777777" w:rsidR="005572D0" w:rsidRPr="00B533DE" w:rsidRDefault="005572D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8F7E" w14:textId="77777777" w:rsidR="005572D0" w:rsidRPr="00B533DE" w:rsidRDefault="005572D0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968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B134F" w14:textId="77777777" w:rsidR="005572D0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</w:t>
            </w:r>
          </w:p>
          <w:p w14:paraId="35B08016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5572D0" w:rsidRPr="00B533DE" w14:paraId="4C034241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AF273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3F1D5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139DF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5CA0C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50461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C4CB" w14:textId="77777777" w:rsidR="005572D0" w:rsidRPr="00B533DE" w:rsidRDefault="005572D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8B7E" w14:textId="773CA398" w:rsidR="005572D0" w:rsidRPr="00B533DE" w:rsidRDefault="005572D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C38C4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5572D0" w:rsidRPr="00B533DE" w14:paraId="0E1FA88B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19D84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4ABFE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6FD59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22382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92CD0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155" w14:textId="77777777" w:rsidR="005572D0" w:rsidRPr="00B533DE" w:rsidRDefault="005572D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5570" w14:textId="4370F39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07147A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</w:tr>
      <w:tr w:rsidR="005572D0" w:rsidRPr="00B533DE" w14:paraId="4A2F2952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A3E6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B2BA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734B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E967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D022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FA3" w14:textId="77777777" w:rsidR="005572D0" w:rsidRPr="00B533DE" w:rsidRDefault="005572D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1E95" w14:textId="277C8C42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315990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5572D0" w:rsidRPr="00B533DE" w14:paraId="672367C6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1DE9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356E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A93B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2855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0DEF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677C" w14:textId="77777777" w:rsidR="005572D0" w:rsidRPr="00B533DE" w:rsidRDefault="005572D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DBD6" w14:textId="236A6A60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884441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5572D0" w:rsidRPr="00B533DE" w14:paraId="008044E1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F843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FA4E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659D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2BBA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436F" w14:textId="77777777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A07" w14:textId="77777777" w:rsidR="005572D0" w:rsidRPr="00B533DE" w:rsidRDefault="005572D0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AAEE" w14:textId="1CBB0236" w:rsidR="005572D0" w:rsidRPr="00B533DE" w:rsidRDefault="005572D0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9569A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</w:tbl>
    <w:p w14:paraId="390BDB18" w14:textId="63CD0EE9" w:rsidR="002D2C1D" w:rsidRPr="006F72F5" w:rsidRDefault="00B24329" w:rsidP="006F72F5">
      <w:pPr>
        <w:pStyle w:val="Caption"/>
        <w:jc w:val="center"/>
        <w:rPr>
          <w:sz w:val="22"/>
          <w:szCs w:val="22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5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</w:t>
      </w:r>
      <w:r w:rsidR="00DC7F84">
        <w:rPr>
          <w:sz w:val="22"/>
          <w:szCs w:val="22"/>
        </w:rPr>
        <w:t xml:space="preserve">simulation results </w:t>
      </w:r>
      <w:r w:rsidR="006D265C">
        <w:rPr>
          <w:sz w:val="22"/>
          <w:szCs w:val="22"/>
        </w:rPr>
        <w:t xml:space="preserve">for 2 </w:t>
      </w:r>
      <w:r w:rsidR="00DC4550">
        <w:rPr>
          <w:sz w:val="22"/>
          <w:szCs w:val="22"/>
        </w:rPr>
        <w:t>Rx</w:t>
      </w:r>
      <w:r w:rsidR="006D265C">
        <w:rPr>
          <w:sz w:val="22"/>
          <w:szCs w:val="22"/>
        </w:rPr>
        <w:t xml:space="preserve"> </w:t>
      </w:r>
      <w:r w:rsidR="00DC7F84">
        <w:rPr>
          <w:sz w:val="22"/>
          <w:szCs w:val="22"/>
        </w:rPr>
        <w:t>in AWGN with reduced number of samples</w:t>
      </w:r>
      <w:r w:rsidR="00F15669">
        <w:rPr>
          <w:sz w:val="22"/>
          <w:szCs w:val="22"/>
        </w:rPr>
        <w:t>.</w:t>
      </w:r>
    </w:p>
    <w:p w14:paraId="3DD2A3E9" w14:textId="77777777" w:rsidR="00F15669" w:rsidRPr="00954EF0" w:rsidRDefault="00F15669" w:rsidP="00B24329">
      <w:pPr>
        <w:pStyle w:val="Caption"/>
        <w:jc w:val="center"/>
        <w:rPr>
          <w:sz w:val="22"/>
          <w:szCs w:val="22"/>
          <w:lang w:val="en-US" w:eastAsia="zh-CN"/>
        </w:rPr>
      </w:pPr>
    </w:p>
    <w:p w14:paraId="208C252C" w14:textId="4AD6F6B5" w:rsidR="00314CE1" w:rsidRDefault="00314CE1" w:rsidP="00314CE1">
      <w:pPr>
        <w:jc w:val="center"/>
        <w:rPr>
          <w:lang w:val="en-US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CA1FB8" w:rsidRPr="00B533DE" w14:paraId="36431A12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E566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2883" w14:textId="2966F5C0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F4BF" w14:textId="71BF95A3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FDFA" w14:textId="6ECC8D96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61AC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7D516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6590C" w14:textId="77777777" w:rsidR="00CA1FB8" w:rsidRPr="00B533DE" w:rsidRDefault="00CA1FB8" w:rsidP="00CA1FB8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A93593" w:rsidRPr="00B533DE" w14:paraId="4C843E3F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EFFE" w14:textId="77777777" w:rsidR="00A93593" w:rsidRPr="00B533DE" w:rsidRDefault="00A93593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B9BE" w14:textId="77777777" w:rsidR="00A93593" w:rsidRPr="00B533DE" w:rsidRDefault="00A93593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7906" w14:textId="77777777" w:rsidR="00A93593" w:rsidRPr="00B533DE" w:rsidRDefault="00A93593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D490" w14:textId="77777777" w:rsidR="00A93593" w:rsidRPr="00B533DE" w:rsidRDefault="00A93593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7C0C" w14:textId="77777777" w:rsidR="00A93593" w:rsidRPr="00B533DE" w:rsidRDefault="00A93593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82C4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9211" w14:textId="77777777" w:rsidR="00A93593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</w:t>
            </w:r>
          </w:p>
          <w:p w14:paraId="146A4921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A93593" w:rsidRPr="00B533DE" w14:paraId="5D29EA47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4C6C4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9F271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6BD75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EF444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DA87A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6A4" w14:textId="77777777" w:rsidR="00A93593" w:rsidRPr="00B533DE" w:rsidRDefault="00A93593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B5DF" w14:textId="73517280" w:rsidR="00A93593" w:rsidRPr="00B533DE" w:rsidRDefault="00A93593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A3FD8"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</w:tr>
      <w:tr w:rsidR="00A93593" w:rsidRPr="00B533DE" w14:paraId="63A80CEC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7D76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DF47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C5E3D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833E3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B4A41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C499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81B2" w14:textId="77777777" w:rsidR="00A93593" w:rsidRPr="00B533DE" w:rsidRDefault="00A93593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5A96" w14:textId="21DD0DFC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C1519B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A93593" w:rsidRPr="00B533DE" w14:paraId="3E8A7617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12C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CFD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51A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B590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3D76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C499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C424" w14:textId="77777777" w:rsidR="00A93593" w:rsidRPr="00B533DE" w:rsidRDefault="00A93593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5E9C" w14:textId="39EDA0BF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315990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</w:tr>
      <w:tr w:rsidR="00A93593" w:rsidRPr="00B533DE" w14:paraId="10E39B8D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2E17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0B1D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1A71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691E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9EB5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C499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480" w14:textId="77777777" w:rsidR="00A93593" w:rsidRPr="00B533DE" w:rsidRDefault="00A93593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AF08" w14:textId="6E5DA25B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884441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A93593" w:rsidRPr="00B533DE" w14:paraId="72101EDD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3B4E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D2F5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06F9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75F8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A11" w14:textId="77777777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7C4992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941" w14:textId="77777777" w:rsidR="00A93593" w:rsidRPr="00B533DE" w:rsidRDefault="00A93593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6562" w14:textId="4D508F6F" w:rsidR="00A93593" w:rsidRPr="00B533DE" w:rsidRDefault="00A93593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9569A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</w:tr>
    </w:tbl>
    <w:p w14:paraId="5ECAE5A9" w14:textId="2556FBA0" w:rsidR="00F15669" w:rsidRPr="00954EF0" w:rsidRDefault="00B24329" w:rsidP="00B24329">
      <w:pPr>
        <w:pStyle w:val="Caption"/>
        <w:jc w:val="center"/>
        <w:rPr>
          <w:sz w:val="22"/>
          <w:szCs w:val="22"/>
          <w:lang w:val="en-US" w:eastAsia="zh-CN"/>
        </w:rPr>
      </w:pPr>
      <w:r w:rsidRPr="00B24329">
        <w:rPr>
          <w:sz w:val="22"/>
          <w:szCs w:val="22"/>
        </w:rPr>
        <w:t xml:space="preserve">Table </w:t>
      </w:r>
      <w:r w:rsidRPr="00B24329">
        <w:rPr>
          <w:sz w:val="22"/>
          <w:szCs w:val="22"/>
        </w:rPr>
        <w:fldChar w:fldCharType="begin"/>
      </w:r>
      <w:r w:rsidRPr="00B24329">
        <w:rPr>
          <w:sz w:val="22"/>
          <w:szCs w:val="22"/>
        </w:rPr>
        <w:instrText xml:space="preserve"> SEQ Table \* ARABIC </w:instrText>
      </w:r>
      <w:r w:rsidRPr="00B24329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6</w:t>
      </w:r>
      <w:r w:rsidRPr="00B24329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</w:t>
      </w:r>
      <w:r w:rsidR="00F15669">
        <w:rPr>
          <w:sz w:val="22"/>
          <w:szCs w:val="22"/>
        </w:rPr>
        <w:t xml:space="preserve">RSTD </w:t>
      </w:r>
      <w:r w:rsidR="00C34C38">
        <w:rPr>
          <w:sz w:val="22"/>
          <w:szCs w:val="22"/>
        </w:rPr>
        <w:t>simulation results</w:t>
      </w:r>
      <w:r w:rsidR="006D265C">
        <w:rPr>
          <w:sz w:val="22"/>
          <w:szCs w:val="22"/>
        </w:rPr>
        <w:t xml:space="preserve"> for 2 </w:t>
      </w:r>
      <w:r w:rsidR="00DC4550">
        <w:rPr>
          <w:sz w:val="22"/>
          <w:szCs w:val="22"/>
        </w:rPr>
        <w:t>Rx</w:t>
      </w:r>
      <w:r w:rsidR="00C34C38">
        <w:rPr>
          <w:sz w:val="22"/>
          <w:szCs w:val="22"/>
        </w:rPr>
        <w:t xml:space="preserve"> in AWGN with 4 samples</w:t>
      </w:r>
      <w:r w:rsidR="00F15669">
        <w:rPr>
          <w:sz w:val="22"/>
          <w:szCs w:val="22"/>
        </w:rPr>
        <w:t>.</w:t>
      </w:r>
    </w:p>
    <w:p w14:paraId="4251F695" w14:textId="77777777" w:rsidR="0092309B" w:rsidRDefault="00600AAC">
      <w:pPr>
        <w:spacing w:after="0"/>
        <w:rPr>
          <w:lang w:val="en-US"/>
        </w:rPr>
      </w:pPr>
      <w:r>
        <w:rPr>
          <w:lang w:val="en-US"/>
        </w:rPr>
        <w:br w:type="page"/>
      </w: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582B5A" w:rsidRPr="00B533DE" w14:paraId="0C5E357F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3DBF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lastRenderedPageBreak/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B494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9D10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15B4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5848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59D58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22BFC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582B5A" w:rsidRPr="00B533DE" w14:paraId="3D23D498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FF8A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FFA9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EEE0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0A93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8557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2F92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F37D" w14:textId="77777777" w:rsidR="00582B5A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-3 dB,</w:t>
            </w:r>
          </w:p>
          <w:p w14:paraId="7597018F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</w:t>
            </w:r>
          </w:p>
        </w:tc>
      </w:tr>
      <w:tr w:rsidR="00582B5A" w:rsidRPr="00B533DE" w14:paraId="374E3767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9F989F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ED796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18ECD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02B3C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771B0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56C" w14:textId="77777777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BD13" w14:textId="5703328B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2902C6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</w:tr>
      <w:tr w:rsidR="00582B5A" w:rsidRPr="00B533DE" w14:paraId="12C96AF9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0386B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13E15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783F8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EA0DA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DAA48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2E4" w14:textId="77777777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BA4A" w14:textId="5D774BDE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E272D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</w:tr>
      <w:tr w:rsidR="00582B5A" w:rsidRPr="00B533DE" w14:paraId="7D47AC6E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8DE0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A5C9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0EF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C6D6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E0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751D" w14:textId="77777777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970E" w14:textId="1A5FEA24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F76D6D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</w:tbl>
    <w:p w14:paraId="1EEF1261" w14:textId="4F353625" w:rsidR="006705D3" w:rsidRDefault="0092309B" w:rsidP="006705D3">
      <w:pPr>
        <w:pStyle w:val="Caption"/>
        <w:jc w:val="center"/>
        <w:rPr>
          <w:sz w:val="22"/>
          <w:szCs w:val="22"/>
        </w:rPr>
      </w:pPr>
      <w:r w:rsidRPr="0092309B">
        <w:rPr>
          <w:sz w:val="22"/>
          <w:szCs w:val="22"/>
        </w:rPr>
        <w:t xml:space="preserve">Table </w:t>
      </w:r>
      <w:r w:rsidRPr="0092309B">
        <w:rPr>
          <w:sz w:val="22"/>
          <w:szCs w:val="22"/>
        </w:rPr>
        <w:fldChar w:fldCharType="begin"/>
      </w:r>
      <w:r w:rsidRPr="0092309B">
        <w:rPr>
          <w:sz w:val="22"/>
          <w:szCs w:val="22"/>
        </w:rPr>
        <w:instrText xml:space="preserve"> SEQ Table \* ARABIC </w:instrText>
      </w:r>
      <w:r w:rsidRPr="0092309B">
        <w:rPr>
          <w:sz w:val="22"/>
          <w:szCs w:val="22"/>
        </w:rPr>
        <w:fldChar w:fldCharType="separate"/>
      </w:r>
      <w:r w:rsidR="00710554">
        <w:rPr>
          <w:noProof/>
          <w:sz w:val="22"/>
          <w:szCs w:val="22"/>
        </w:rPr>
        <w:t>7</w:t>
      </w:r>
      <w:r w:rsidRPr="0092309B">
        <w:rPr>
          <w:sz w:val="22"/>
          <w:szCs w:val="22"/>
        </w:rPr>
        <w:fldChar w:fldCharType="end"/>
      </w:r>
      <w:r>
        <w:rPr>
          <w:sz w:val="22"/>
          <w:szCs w:val="22"/>
          <w:lang w:val="en-US"/>
        </w:rPr>
        <w:t xml:space="preserve">: </w:t>
      </w:r>
      <w:r w:rsidR="006705D3">
        <w:rPr>
          <w:sz w:val="22"/>
          <w:szCs w:val="22"/>
        </w:rPr>
        <w:t xml:space="preserve">RSTD simulation results for </w:t>
      </w:r>
      <w:r w:rsidR="00C953C0">
        <w:rPr>
          <w:sz w:val="22"/>
          <w:szCs w:val="22"/>
        </w:rPr>
        <w:t>1</w:t>
      </w:r>
      <w:r w:rsidR="006705D3">
        <w:rPr>
          <w:sz w:val="22"/>
          <w:szCs w:val="22"/>
        </w:rPr>
        <w:t xml:space="preserve"> </w:t>
      </w:r>
      <w:r w:rsidR="00C953C0">
        <w:rPr>
          <w:sz w:val="22"/>
          <w:szCs w:val="22"/>
        </w:rPr>
        <w:t>Rx</w:t>
      </w:r>
      <w:r w:rsidR="006705D3">
        <w:rPr>
          <w:sz w:val="22"/>
          <w:szCs w:val="22"/>
        </w:rPr>
        <w:t xml:space="preserve"> in AWGN with reduced number of samples.</w:t>
      </w:r>
    </w:p>
    <w:p w14:paraId="7409E056" w14:textId="77777777" w:rsidR="00EF3835" w:rsidRDefault="00EF3835" w:rsidP="0092309B">
      <w:pPr>
        <w:pStyle w:val="Caption"/>
        <w:rPr>
          <w:sz w:val="22"/>
          <w:szCs w:val="22"/>
          <w:lang w:val="en-US"/>
        </w:rPr>
      </w:pPr>
    </w:p>
    <w:p w14:paraId="4DAAE5EA" w14:textId="7B08343C" w:rsidR="00582B5A" w:rsidRDefault="00582B5A" w:rsidP="00540421">
      <w:pPr>
        <w:pStyle w:val="Caption"/>
        <w:jc w:val="center"/>
        <w:rPr>
          <w:sz w:val="22"/>
          <w:szCs w:val="22"/>
        </w:rPr>
      </w:pPr>
    </w:p>
    <w:tbl>
      <w:tblPr>
        <w:tblW w:w="7409" w:type="dxa"/>
        <w:jc w:val="center"/>
        <w:tblLook w:val="04A0" w:firstRow="1" w:lastRow="0" w:firstColumn="1" w:lastColumn="0" w:noHBand="0" w:noVBand="1"/>
      </w:tblPr>
      <w:tblGrid>
        <w:gridCol w:w="549"/>
        <w:gridCol w:w="922"/>
        <w:gridCol w:w="674"/>
        <w:gridCol w:w="979"/>
        <w:gridCol w:w="945"/>
        <w:gridCol w:w="1022"/>
        <w:gridCol w:w="2318"/>
      </w:tblGrid>
      <w:tr w:rsidR="00582B5A" w:rsidRPr="00B533DE" w14:paraId="0B1217FF" w14:textId="77777777" w:rsidTr="005B26F5">
        <w:trPr>
          <w:trHeight w:val="53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E9BF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3B60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Total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966F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 (kHz)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01E2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sample rate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(Tc)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019C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Num. samples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9498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 symbols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9334E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[5%, 95%] (Tc)</w:t>
            </w:r>
          </w:p>
        </w:tc>
      </w:tr>
      <w:tr w:rsidR="00582B5A" w:rsidRPr="00B533DE" w14:paraId="32F6FEC8" w14:textId="77777777" w:rsidTr="005B26F5">
        <w:trPr>
          <w:trHeight w:val="780"/>
          <w:jc w:val="center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5140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E642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3BEF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FE04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B027" w14:textId="77777777" w:rsidR="00582B5A" w:rsidRPr="00B533DE" w:rsidRDefault="00582B5A" w:rsidP="005B26F5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3B1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F119" w14:textId="77777777" w:rsidR="00582B5A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 w:rsidRPr="004E0685"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ref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-6 dB,</w:t>
            </w:r>
          </w:p>
          <w:p w14:paraId="37903967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</w:t>
            </w:r>
            <w:r>
              <w:rPr>
                <w:rFonts w:ascii="Calibri" w:eastAsia="Times New Roman" w:hAnsi="Calibri" w:cs="Calibri"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= -13 dB</w:t>
            </w:r>
          </w:p>
        </w:tc>
      </w:tr>
      <w:tr w:rsidR="00582B5A" w:rsidRPr="00B533DE" w14:paraId="6F64A484" w14:textId="77777777" w:rsidTr="005B26F5">
        <w:trPr>
          <w:trHeight w:val="302"/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91ABE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CDEE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FF450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C5429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5A473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2AB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BDC5" w14:textId="77777777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2149" w14:textId="12C170CE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E636CF"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</w:tr>
      <w:tr w:rsidR="00582B5A" w:rsidRPr="00B533DE" w14:paraId="35F3D309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8423C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1B490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27</w:t>
            </w: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8DE11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C165C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7547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2AB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04EC" w14:textId="77777777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D3A8" w14:textId="3CA55E5C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5E272D"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</w:tr>
      <w:tr w:rsidR="00582B5A" w:rsidRPr="00B533DE" w14:paraId="69932E50" w14:textId="77777777" w:rsidTr="005B26F5">
        <w:trPr>
          <w:trHeight w:val="302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D59C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BD9A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A76B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B533DE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1FC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296A" w14:textId="77777777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992AB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C28A" w14:textId="77777777" w:rsidR="00582B5A" w:rsidRPr="00B533DE" w:rsidRDefault="00582B5A" w:rsidP="005B26F5">
            <w:pPr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33DE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0BB7" w14:textId="39B567A5" w:rsidR="00582B5A" w:rsidRPr="00B533DE" w:rsidRDefault="00582B5A" w:rsidP="005B26F5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±</w:t>
            </w:r>
            <w:r w:rsidR="00A45512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</w:tr>
    </w:tbl>
    <w:p w14:paraId="19F52B59" w14:textId="304314A8" w:rsidR="005F37BF" w:rsidRPr="00710554" w:rsidRDefault="00710554" w:rsidP="00540421">
      <w:pPr>
        <w:pStyle w:val="Caption"/>
        <w:jc w:val="center"/>
        <w:rPr>
          <w:sz w:val="22"/>
          <w:szCs w:val="22"/>
          <w:lang w:val="en-US"/>
        </w:rPr>
      </w:pPr>
      <w:r w:rsidRPr="00710554">
        <w:rPr>
          <w:sz w:val="22"/>
          <w:szCs w:val="22"/>
        </w:rPr>
        <w:t xml:space="preserve">Table </w:t>
      </w:r>
      <w:r w:rsidRPr="00710554">
        <w:rPr>
          <w:sz w:val="22"/>
          <w:szCs w:val="22"/>
        </w:rPr>
        <w:fldChar w:fldCharType="begin"/>
      </w:r>
      <w:r w:rsidRPr="00710554">
        <w:rPr>
          <w:sz w:val="22"/>
          <w:szCs w:val="22"/>
        </w:rPr>
        <w:instrText xml:space="preserve"> SEQ Table \* ARABIC </w:instrText>
      </w:r>
      <w:r w:rsidRPr="00710554">
        <w:rPr>
          <w:sz w:val="22"/>
          <w:szCs w:val="22"/>
        </w:rPr>
        <w:fldChar w:fldCharType="separate"/>
      </w:r>
      <w:r w:rsidRPr="00710554">
        <w:rPr>
          <w:noProof/>
          <w:sz w:val="22"/>
          <w:szCs w:val="22"/>
        </w:rPr>
        <w:t>8</w:t>
      </w:r>
      <w:r w:rsidRPr="00710554">
        <w:rPr>
          <w:sz w:val="22"/>
          <w:szCs w:val="22"/>
        </w:rPr>
        <w:fldChar w:fldCharType="end"/>
      </w:r>
      <w:r>
        <w:rPr>
          <w:sz w:val="22"/>
          <w:szCs w:val="22"/>
          <w:lang w:val="en-US"/>
        </w:rPr>
        <w:t xml:space="preserve">: </w:t>
      </w:r>
      <w:r w:rsidR="00540421">
        <w:rPr>
          <w:sz w:val="22"/>
          <w:szCs w:val="22"/>
        </w:rPr>
        <w:t xml:space="preserve">RSTD simulation results for </w:t>
      </w:r>
      <w:r w:rsidR="00C953C0">
        <w:rPr>
          <w:sz w:val="22"/>
          <w:szCs w:val="22"/>
        </w:rPr>
        <w:t>1</w:t>
      </w:r>
      <w:r w:rsidR="00540421">
        <w:rPr>
          <w:sz w:val="22"/>
          <w:szCs w:val="22"/>
        </w:rPr>
        <w:t xml:space="preserve"> </w:t>
      </w:r>
      <w:r w:rsidR="00C953C0">
        <w:rPr>
          <w:sz w:val="22"/>
          <w:szCs w:val="22"/>
        </w:rPr>
        <w:t>Rx</w:t>
      </w:r>
      <w:r w:rsidR="00540421">
        <w:rPr>
          <w:sz w:val="22"/>
          <w:szCs w:val="22"/>
        </w:rPr>
        <w:t xml:space="preserve"> in AWGN with 4 samples.</w:t>
      </w:r>
      <w:r w:rsidR="005F37BF" w:rsidRPr="00710554">
        <w:rPr>
          <w:sz w:val="22"/>
          <w:szCs w:val="22"/>
          <w:lang w:val="en-US"/>
        </w:rPr>
        <w:br w:type="page"/>
      </w:r>
    </w:p>
    <w:p w14:paraId="31AF07F9" w14:textId="77777777" w:rsidR="00600AAC" w:rsidRDefault="00600AAC">
      <w:pPr>
        <w:spacing w:after="0"/>
        <w:rPr>
          <w:lang w:val="en-US"/>
        </w:rPr>
      </w:pP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0046E0C9" w:rsidR="007E33CE" w:rsidRPr="006073C0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R4-2</w:t>
      </w:r>
      <w:r w:rsidR="00001AB7">
        <w:rPr>
          <w:sz w:val="22"/>
          <w:szCs w:val="22"/>
          <w:lang w:val="en-US"/>
        </w:rPr>
        <w:t>3</w:t>
      </w:r>
      <w:r w:rsidR="004C69FF">
        <w:rPr>
          <w:sz w:val="22"/>
          <w:szCs w:val="22"/>
          <w:lang w:val="en-US"/>
        </w:rPr>
        <w:t>1</w:t>
      </w:r>
      <w:r w:rsidR="001741CD">
        <w:rPr>
          <w:sz w:val="22"/>
          <w:szCs w:val="22"/>
          <w:lang w:val="en-US"/>
        </w:rPr>
        <w:t>4</w:t>
      </w:r>
      <w:r w:rsidR="004C69FF">
        <w:rPr>
          <w:sz w:val="22"/>
          <w:szCs w:val="22"/>
          <w:lang w:val="en-US"/>
        </w:rPr>
        <w:t>46</w:t>
      </w:r>
      <w:r w:rsidR="001741CD">
        <w:rPr>
          <w:sz w:val="22"/>
          <w:szCs w:val="22"/>
          <w:lang w:val="en-US"/>
        </w:rPr>
        <w:t>0</w:t>
      </w:r>
      <w:r w:rsidR="002A6FAC">
        <w:rPr>
          <w:sz w:val="22"/>
          <w:szCs w:val="22"/>
          <w:lang w:val="en-US"/>
        </w:rPr>
        <w:t xml:space="preserve">, </w:t>
      </w:r>
      <w:r w:rsidR="004C69FF" w:rsidRPr="004C69FF">
        <w:rPr>
          <w:sz w:val="22"/>
          <w:szCs w:val="22"/>
          <w:u w:val="single"/>
          <w:lang w:val="en-US"/>
        </w:rPr>
        <w:t xml:space="preserve">Simulation assumptions for </w:t>
      </w:r>
      <w:proofErr w:type="spellStart"/>
      <w:r w:rsidR="001741CD">
        <w:rPr>
          <w:sz w:val="22"/>
          <w:szCs w:val="22"/>
          <w:u w:val="single"/>
          <w:lang w:val="en-US"/>
        </w:rPr>
        <w:t>RedCap</w:t>
      </w:r>
      <w:proofErr w:type="spellEnd"/>
      <w:r w:rsidR="001741CD">
        <w:rPr>
          <w:sz w:val="22"/>
          <w:szCs w:val="22"/>
          <w:u w:val="single"/>
          <w:lang w:val="en-US"/>
        </w:rPr>
        <w:t xml:space="preserve"> positioning with FH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RAN4#10</w:t>
      </w:r>
      <w:r w:rsidR="003E398F">
        <w:rPr>
          <w:sz w:val="22"/>
          <w:szCs w:val="22"/>
          <w:lang w:val="en-US"/>
        </w:rPr>
        <w:t>8</w:t>
      </w: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AF585" w14:textId="77777777" w:rsidR="00AE1063" w:rsidRDefault="00AE1063">
      <w:r>
        <w:separator/>
      </w:r>
    </w:p>
  </w:endnote>
  <w:endnote w:type="continuationSeparator" w:id="0">
    <w:p w14:paraId="3CC0271B" w14:textId="77777777" w:rsidR="00AE1063" w:rsidRDefault="00AE1063">
      <w:r>
        <w:continuationSeparator/>
      </w:r>
    </w:p>
  </w:endnote>
  <w:endnote w:type="continuationNotice" w:id="1">
    <w:p w14:paraId="1C8B8F7C" w14:textId="77777777" w:rsidR="00AE1063" w:rsidRDefault="00AE1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365AD" w14:textId="77777777" w:rsidR="00AE1063" w:rsidRDefault="00AE1063">
      <w:r>
        <w:separator/>
      </w:r>
    </w:p>
  </w:footnote>
  <w:footnote w:type="continuationSeparator" w:id="0">
    <w:p w14:paraId="6FFF56E1" w14:textId="77777777" w:rsidR="00AE1063" w:rsidRDefault="00AE1063">
      <w:r>
        <w:continuationSeparator/>
      </w:r>
    </w:p>
  </w:footnote>
  <w:footnote w:type="continuationNotice" w:id="1">
    <w:p w14:paraId="05FB73EC" w14:textId="77777777" w:rsidR="00AE1063" w:rsidRDefault="00AE10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29"/>
  </w:num>
  <w:num w:numId="3" w16cid:durableId="1718628361">
    <w:abstractNumId w:val="34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0"/>
  </w:num>
  <w:num w:numId="8" w16cid:durableId="1021127992">
    <w:abstractNumId w:val="32"/>
  </w:num>
  <w:num w:numId="9" w16cid:durableId="1543594916">
    <w:abstractNumId w:val="15"/>
  </w:num>
  <w:num w:numId="10" w16cid:durableId="1812137763">
    <w:abstractNumId w:val="35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3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28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1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C8A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CE5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79B"/>
    <w:rsid w:val="00012839"/>
    <w:rsid w:val="000129BF"/>
    <w:rsid w:val="00012B92"/>
    <w:rsid w:val="00012EDC"/>
    <w:rsid w:val="00012F98"/>
    <w:rsid w:val="00013004"/>
    <w:rsid w:val="00013333"/>
    <w:rsid w:val="00013590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3EEA"/>
    <w:rsid w:val="0002411A"/>
    <w:rsid w:val="00024216"/>
    <w:rsid w:val="000246F5"/>
    <w:rsid w:val="000248EA"/>
    <w:rsid w:val="00024BF2"/>
    <w:rsid w:val="00024C52"/>
    <w:rsid w:val="00024EE3"/>
    <w:rsid w:val="0002519E"/>
    <w:rsid w:val="00025406"/>
    <w:rsid w:val="00025414"/>
    <w:rsid w:val="00025A66"/>
    <w:rsid w:val="00025B3E"/>
    <w:rsid w:val="00025C3A"/>
    <w:rsid w:val="00025CE0"/>
    <w:rsid w:val="00025D4E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073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40"/>
    <w:rsid w:val="000367D7"/>
    <w:rsid w:val="00036AF5"/>
    <w:rsid w:val="00036F82"/>
    <w:rsid w:val="00036FB3"/>
    <w:rsid w:val="00037532"/>
    <w:rsid w:val="000375C1"/>
    <w:rsid w:val="0003767B"/>
    <w:rsid w:val="000378CF"/>
    <w:rsid w:val="00037964"/>
    <w:rsid w:val="00037ADD"/>
    <w:rsid w:val="00037CC3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51C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6A"/>
    <w:rsid w:val="00060AA9"/>
    <w:rsid w:val="00060B03"/>
    <w:rsid w:val="00060B41"/>
    <w:rsid w:val="00060BA5"/>
    <w:rsid w:val="00060BAB"/>
    <w:rsid w:val="00060CD4"/>
    <w:rsid w:val="00060D7F"/>
    <w:rsid w:val="00060F05"/>
    <w:rsid w:val="00061096"/>
    <w:rsid w:val="000610DF"/>
    <w:rsid w:val="00061442"/>
    <w:rsid w:val="00061573"/>
    <w:rsid w:val="00061956"/>
    <w:rsid w:val="0006199B"/>
    <w:rsid w:val="00061A4D"/>
    <w:rsid w:val="00061ACA"/>
    <w:rsid w:val="00061FD0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3FB5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7A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2C45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72C"/>
    <w:rsid w:val="000748AB"/>
    <w:rsid w:val="00074E2E"/>
    <w:rsid w:val="00075279"/>
    <w:rsid w:val="0007555F"/>
    <w:rsid w:val="00075BCB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8"/>
    <w:rsid w:val="0008289E"/>
    <w:rsid w:val="000828A4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225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C8C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5A9C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741"/>
    <w:rsid w:val="000A4B5D"/>
    <w:rsid w:val="000A52AF"/>
    <w:rsid w:val="000A561C"/>
    <w:rsid w:val="000A5772"/>
    <w:rsid w:val="000A5907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17"/>
    <w:rsid w:val="000B4024"/>
    <w:rsid w:val="000B403D"/>
    <w:rsid w:val="000B434A"/>
    <w:rsid w:val="000B449C"/>
    <w:rsid w:val="000B4750"/>
    <w:rsid w:val="000B4CCD"/>
    <w:rsid w:val="000B5BF4"/>
    <w:rsid w:val="000B5D9D"/>
    <w:rsid w:val="000B5DA1"/>
    <w:rsid w:val="000B5FC6"/>
    <w:rsid w:val="000B6253"/>
    <w:rsid w:val="000B62FA"/>
    <w:rsid w:val="000B6358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79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C86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5FDD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DB0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88F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DA4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654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0ED3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0E"/>
    <w:rsid w:val="000F3B4F"/>
    <w:rsid w:val="000F3CD5"/>
    <w:rsid w:val="000F3F4F"/>
    <w:rsid w:val="000F40AD"/>
    <w:rsid w:val="000F436B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8DC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67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427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6F85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0F53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434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3BD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2BA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6E9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3EE8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59A"/>
    <w:rsid w:val="001366D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59D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6A1"/>
    <w:rsid w:val="00157816"/>
    <w:rsid w:val="0015787E"/>
    <w:rsid w:val="00157CDD"/>
    <w:rsid w:val="00157D56"/>
    <w:rsid w:val="00157D5F"/>
    <w:rsid w:val="00157F55"/>
    <w:rsid w:val="00157FEE"/>
    <w:rsid w:val="00160007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327"/>
    <w:rsid w:val="001625AA"/>
    <w:rsid w:val="00162672"/>
    <w:rsid w:val="00162712"/>
    <w:rsid w:val="00162A3C"/>
    <w:rsid w:val="00162AD6"/>
    <w:rsid w:val="00162BCB"/>
    <w:rsid w:val="00162C83"/>
    <w:rsid w:val="0016310C"/>
    <w:rsid w:val="00163143"/>
    <w:rsid w:val="0016332A"/>
    <w:rsid w:val="00163344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0E6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A4E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EEE"/>
    <w:rsid w:val="00173F9B"/>
    <w:rsid w:val="001741CD"/>
    <w:rsid w:val="001743D9"/>
    <w:rsid w:val="00174503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1CA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128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0E0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87"/>
    <w:rsid w:val="00194674"/>
    <w:rsid w:val="0019493C"/>
    <w:rsid w:val="00194B7E"/>
    <w:rsid w:val="00194F63"/>
    <w:rsid w:val="0019524B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386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299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4E2F"/>
    <w:rsid w:val="001A50B1"/>
    <w:rsid w:val="001A5820"/>
    <w:rsid w:val="001A584A"/>
    <w:rsid w:val="001A5F42"/>
    <w:rsid w:val="001A650C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569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887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4C5"/>
    <w:rsid w:val="001C7605"/>
    <w:rsid w:val="001C7AB5"/>
    <w:rsid w:val="001C7CB9"/>
    <w:rsid w:val="001C7FE6"/>
    <w:rsid w:val="001D0200"/>
    <w:rsid w:val="001D04B9"/>
    <w:rsid w:val="001D0887"/>
    <w:rsid w:val="001D0D0C"/>
    <w:rsid w:val="001D0F16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71E"/>
    <w:rsid w:val="001D7A6C"/>
    <w:rsid w:val="001D7B01"/>
    <w:rsid w:val="001D7BA7"/>
    <w:rsid w:val="001E0299"/>
    <w:rsid w:val="001E075B"/>
    <w:rsid w:val="001E0852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571"/>
    <w:rsid w:val="001E37FB"/>
    <w:rsid w:val="001E3ECE"/>
    <w:rsid w:val="001E432B"/>
    <w:rsid w:val="001E440D"/>
    <w:rsid w:val="001E443A"/>
    <w:rsid w:val="001E479B"/>
    <w:rsid w:val="001E4821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9E5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CEF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3D0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904"/>
    <w:rsid w:val="00202F2F"/>
    <w:rsid w:val="00203130"/>
    <w:rsid w:val="00203337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5CD7"/>
    <w:rsid w:val="00205EC8"/>
    <w:rsid w:val="002064D1"/>
    <w:rsid w:val="002065CB"/>
    <w:rsid w:val="0020688D"/>
    <w:rsid w:val="002069A6"/>
    <w:rsid w:val="002069B7"/>
    <w:rsid w:val="00206B0D"/>
    <w:rsid w:val="00206E55"/>
    <w:rsid w:val="002070D8"/>
    <w:rsid w:val="00207361"/>
    <w:rsid w:val="00207505"/>
    <w:rsid w:val="002076F3"/>
    <w:rsid w:val="00207C5F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06B"/>
    <w:rsid w:val="002212A7"/>
    <w:rsid w:val="0022136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3B7"/>
    <w:rsid w:val="0022384F"/>
    <w:rsid w:val="00223ACF"/>
    <w:rsid w:val="00223C5D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7B"/>
    <w:rsid w:val="0023088F"/>
    <w:rsid w:val="00230C94"/>
    <w:rsid w:val="00230D69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BA2"/>
    <w:rsid w:val="00232F66"/>
    <w:rsid w:val="0023303D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49E"/>
    <w:rsid w:val="002376C5"/>
    <w:rsid w:val="00237771"/>
    <w:rsid w:val="00237BAA"/>
    <w:rsid w:val="00237CB7"/>
    <w:rsid w:val="00237E42"/>
    <w:rsid w:val="00237E65"/>
    <w:rsid w:val="00237ECF"/>
    <w:rsid w:val="0024001F"/>
    <w:rsid w:val="0024085D"/>
    <w:rsid w:val="002409D3"/>
    <w:rsid w:val="00240B88"/>
    <w:rsid w:val="00240E13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65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0F3C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E2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6DD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4B6"/>
    <w:rsid w:val="00275505"/>
    <w:rsid w:val="00275635"/>
    <w:rsid w:val="00275833"/>
    <w:rsid w:val="00275893"/>
    <w:rsid w:val="00275981"/>
    <w:rsid w:val="00275A54"/>
    <w:rsid w:val="00275AD3"/>
    <w:rsid w:val="00275B60"/>
    <w:rsid w:val="00275D54"/>
    <w:rsid w:val="00275DC0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4F2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2C6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707"/>
    <w:rsid w:val="002918D7"/>
    <w:rsid w:val="00291BD7"/>
    <w:rsid w:val="00291CFD"/>
    <w:rsid w:val="00291D3F"/>
    <w:rsid w:val="00291E02"/>
    <w:rsid w:val="00292022"/>
    <w:rsid w:val="002920AC"/>
    <w:rsid w:val="002921C4"/>
    <w:rsid w:val="002922CA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4BB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B77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2F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51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C36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89F"/>
    <w:rsid w:val="002D2956"/>
    <w:rsid w:val="002D2ADE"/>
    <w:rsid w:val="002D2C1D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84D"/>
    <w:rsid w:val="002E4956"/>
    <w:rsid w:val="002E4CF7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EFC"/>
    <w:rsid w:val="002F1FBE"/>
    <w:rsid w:val="002F1FD2"/>
    <w:rsid w:val="002F271A"/>
    <w:rsid w:val="002F278A"/>
    <w:rsid w:val="002F2928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7B4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C29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CCA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5ECB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C17"/>
    <w:rsid w:val="00314CE1"/>
    <w:rsid w:val="00314DB0"/>
    <w:rsid w:val="00314DB7"/>
    <w:rsid w:val="00314E97"/>
    <w:rsid w:val="00314ED5"/>
    <w:rsid w:val="00314F95"/>
    <w:rsid w:val="00315017"/>
    <w:rsid w:val="00315600"/>
    <w:rsid w:val="003156A6"/>
    <w:rsid w:val="00315990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631"/>
    <w:rsid w:val="00316A07"/>
    <w:rsid w:val="00316AB2"/>
    <w:rsid w:val="003170F6"/>
    <w:rsid w:val="003170FC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718"/>
    <w:rsid w:val="0032698A"/>
    <w:rsid w:val="00326C9F"/>
    <w:rsid w:val="00326DAF"/>
    <w:rsid w:val="0032733A"/>
    <w:rsid w:val="00327387"/>
    <w:rsid w:val="003276E3"/>
    <w:rsid w:val="0032787E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81D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66B"/>
    <w:rsid w:val="00340B5E"/>
    <w:rsid w:val="00340D7A"/>
    <w:rsid w:val="00340E86"/>
    <w:rsid w:val="003413A9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8C2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47F96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A91"/>
    <w:rsid w:val="00351DD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4CA"/>
    <w:rsid w:val="00356580"/>
    <w:rsid w:val="0035670A"/>
    <w:rsid w:val="00356761"/>
    <w:rsid w:val="003567A6"/>
    <w:rsid w:val="00356C92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53E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2"/>
    <w:rsid w:val="00373574"/>
    <w:rsid w:val="00373582"/>
    <w:rsid w:val="00373A51"/>
    <w:rsid w:val="00373B1A"/>
    <w:rsid w:val="00373D7E"/>
    <w:rsid w:val="00373F41"/>
    <w:rsid w:val="00374024"/>
    <w:rsid w:val="003741ED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E73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46F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5F29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50"/>
    <w:rsid w:val="003872CD"/>
    <w:rsid w:val="003873A6"/>
    <w:rsid w:val="00387643"/>
    <w:rsid w:val="0038781B"/>
    <w:rsid w:val="003878CD"/>
    <w:rsid w:val="00387A2C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7D9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32F"/>
    <w:rsid w:val="003934C5"/>
    <w:rsid w:val="0039350B"/>
    <w:rsid w:val="003935E2"/>
    <w:rsid w:val="00393788"/>
    <w:rsid w:val="003937AF"/>
    <w:rsid w:val="00393803"/>
    <w:rsid w:val="0039382E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A92"/>
    <w:rsid w:val="00397B6B"/>
    <w:rsid w:val="003A010D"/>
    <w:rsid w:val="003A03B1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2AB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C1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8D7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2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20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690"/>
    <w:rsid w:val="003C37C2"/>
    <w:rsid w:val="003C3BDC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35"/>
    <w:rsid w:val="003D1D72"/>
    <w:rsid w:val="003D1DEB"/>
    <w:rsid w:val="003D1EFA"/>
    <w:rsid w:val="003D2021"/>
    <w:rsid w:val="003D203F"/>
    <w:rsid w:val="003D2069"/>
    <w:rsid w:val="003D23B0"/>
    <w:rsid w:val="003D246C"/>
    <w:rsid w:val="003D29EB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3B1"/>
    <w:rsid w:val="003D44A2"/>
    <w:rsid w:val="003D4635"/>
    <w:rsid w:val="003D4AC7"/>
    <w:rsid w:val="003D4F62"/>
    <w:rsid w:val="003D4F67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2C3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7B3"/>
    <w:rsid w:val="003E38DB"/>
    <w:rsid w:val="003E3927"/>
    <w:rsid w:val="003E398F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9C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1D6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1C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8AF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989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7EA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761"/>
    <w:rsid w:val="00421826"/>
    <w:rsid w:val="0042183C"/>
    <w:rsid w:val="00421879"/>
    <w:rsid w:val="00421A15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6FEC"/>
    <w:rsid w:val="0042751E"/>
    <w:rsid w:val="0042786E"/>
    <w:rsid w:val="00430025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79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715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61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2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E9A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3E73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58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2DB1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2CA"/>
    <w:rsid w:val="004A33A5"/>
    <w:rsid w:val="004A3B52"/>
    <w:rsid w:val="004A3E29"/>
    <w:rsid w:val="004A4102"/>
    <w:rsid w:val="004A4207"/>
    <w:rsid w:val="004A454B"/>
    <w:rsid w:val="004A4703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50C"/>
    <w:rsid w:val="004B1686"/>
    <w:rsid w:val="004B1829"/>
    <w:rsid w:val="004B1854"/>
    <w:rsid w:val="004B1CA9"/>
    <w:rsid w:val="004B1F23"/>
    <w:rsid w:val="004B1F86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24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1A3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485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52A"/>
    <w:rsid w:val="004C357E"/>
    <w:rsid w:val="004C3617"/>
    <w:rsid w:val="004C3D5D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9F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42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6D6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85C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320"/>
    <w:rsid w:val="004E15FB"/>
    <w:rsid w:val="004E1A68"/>
    <w:rsid w:val="004E1BD3"/>
    <w:rsid w:val="004E1C6F"/>
    <w:rsid w:val="004E1D25"/>
    <w:rsid w:val="004E1D44"/>
    <w:rsid w:val="004E1F61"/>
    <w:rsid w:val="004E229A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239"/>
    <w:rsid w:val="004F07EC"/>
    <w:rsid w:val="004F0B90"/>
    <w:rsid w:val="004F0C90"/>
    <w:rsid w:val="004F0EDA"/>
    <w:rsid w:val="004F118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C2"/>
    <w:rsid w:val="005003DF"/>
    <w:rsid w:val="00500488"/>
    <w:rsid w:val="00500887"/>
    <w:rsid w:val="00500955"/>
    <w:rsid w:val="00500A23"/>
    <w:rsid w:val="00500BAB"/>
    <w:rsid w:val="00500D1C"/>
    <w:rsid w:val="00500EBC"/>
    <w:rsid w:val="005011E9"/>
    <w:rsid w:val="00501D13"/>
    <w:rsid w:val="00502542"/>
    <w:rsid w:val="00502674"/>
    <w:rsid w:val="005028F0"/>
    <w:rsid w:val="00502924"/>
    <w:rsid w:val="00502C79"/>
    <w:rsid w:val="00502DDD"/>
    <w:rsid w:val="00502F01"/>
    <w:rsid w:val="005030E4"/>
    <w:rsid w:val="00503BC0"/>
    <w:rsid w:val="00503BE3"/>
    <w:rsid w:val="0050467A"/>
    <w:rsid w:val="005048BE"/>
    <w:rsid w:val="00504A81"/>
    <w:rsid w:val="00504C95"/>
    <w:rsid w:val="00504CFE"/>
    <w:rsid w:val="00504F08"/>
    <w:rsid w:val="005051EB"/>
    <w:rsid w:val="00505386"/>
    <w:rsid w:val="005053AF"/>
    <w:rsid w:val="005056A7"/>
    <w:rsid w:val="00505767"/>
    <w:rsid w:val="00505A3C"/>
    <w:rsid w:val="00505ABA"/>
    <w:rsid w:val="00505B8A"/>
    <w:rsid w:val="00505D13"/>
    <w:rsid w:val="00505E0B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814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AB8"/>
    <w:rsid w:val="00515CB5"/>
    <w:rsid w:val="00515D13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22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B88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927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F5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1B9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421"/>
    <w:rsid w:val="00540581"/>
    <w:rsid w:val="00540742"/>
    <w:rsid w:val="00540809"/>
    <w:rsid w:val="005408DE"/>
    <w:rsid w:val="00540ABF"/>
    <w:rsid w:val="00540AD9"/>
    <w:rsid w:val="00540B82"/>
    <w:rsid w:val="00540BBD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1B4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294"/>
    <w:rsid w:val="0055637B"/>
    <w:rsid w:val="00556750"/>
    <w:rsid w:val="00556B23"/>
    <w:rsid w:val="00556F00"/>
    <w:rsid w:val="00556F4D"/>
    <w:rsid w:val="00556FD2"/>
    <w:rsid w:val="005572D0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50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76C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CFC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CEF"/>
    <w:rsid w:val="00575ED0"/>
    <w:rsid w:val="005762E7"/>
    <w:rsid w:val="00576A03"/>
    <w:rsid w:val="00576E0A"/>
    <w:rsid w:val="0057709E"/>
    <w:rsid w:val="00577629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AEA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B5A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9B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15"/>
    <w:rsid w:val="0059039E"/>
    <w:rsid w:val="005905B2"/>
    <w:rsid w:val="005906B0"/>
    <w:rsid w:val="005908AB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3BE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57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45"/>
    <w:rsid w:val="005A73CE"/>
    <w:rsid w:val="005A7C66"/>
    <w:rsid w:val="005A7CC4"/>
    <w:rsid w:val="005A7F8A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2F6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B9"/>
    <w:rsid w:val="005C2AE7"/>
    <w:rsid w:val="005C2BB3"/>
    <w:rsid w:val="005C3084"/>
    <w:rsid w:val="005C30D3"/>
    <w:rsid w:val="005C3A7D"/>
    <w:rsid w:val="005C3C57"/>
    <w:rsid w:val="005C3FD8"/>
    <w:rsid w:val="005C3FF1"/>
    <w:rsid w:val="005C3FF6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710"/>
    <w:rsid w:val="005C6806"/>
    <w:rsid w:val="005C686F"/>
    <w:rsid w:val="005C69CB"/>
    <w:rsid w:val="005C6C25"/>
    <w:rsid w:val="005C6EA5"/>
    <w:rsid w:val="005C7156"/>
    <w:rsid w:val="005C71B2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404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72D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3C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7BF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A54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75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D96"/>
    <w:rsid w:val="00612E78"/>
    <w:rsid w:val="00613146"/>
    <w:rsid w:val="00613159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AC7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A1"/>
    <w:rsid w:val="00636D9C"/>
    <w:rsid w:val="00636EAC"/>
    <w:rsid w:val="006373E9"/>
    <w:rsid w:val="00637435"/>
    <w:rsid w:val="006374E4"/>
    <w:rsid w:val="00637936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974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9FF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320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985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D3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4D1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420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5F7"/>
    <w:rsid w:val="006816AA"/>
    <w:rsid w:val="00681820"/>
    <w:rsid w:val="00681853"/>
    <w:rsid w:val="006818C0"/>
    <w:rsid w:val="00681B13"/>
    <w:rsid w:val="00681B28"/>
    <w:rsid w:val="00681D23"/>
    <w:rsid w:val="00682099"/>
    <w:rsid w:val="00682371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8BF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1FA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17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0B9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1FE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C38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5C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EA"/>
    <w:rsid w:val="006D6DC1"/>
    <w:rsid w:val="006D6DF9"/>
    <w:rsid w:val="006D701D"/>
    <w:rsid w:val="006D7134"/>
    <w:rsid w:val="006D739C"/>
    <w:rsid w:val="006D74C7"/>
    <w:rsid w:val="006D7740"/>
    <w:rsid w:val="006D7C71"/>
    <w:rsid w:val="006D7D98"/>
    <w:rsid w:val="006D7E9C"/>
    <w:rsid w:val="006D7EAD"/>
    <w:rsid w:val="006E006D"/>
    <w:rsid w:val="006E0370"/>
    <w:rsid w:val="006E04FE"/>
    <w:rsid w:val="006E0B60"/>
    <w:rsid w:val="006E0E9E"/>
    <w:rsid w:val="006E1105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94F"/>
    <w:rsid w:val="006E3981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552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830"/>
    <w:rsid w:val="006F5A2F"/>
    <w:rsid w:val="006F5BF2"/>
    <w:rsid w:val="006F5D44"/>
    <w:rsid w:val="006F5E48"/>
    <w:rsid w:val="006F5ED3"/>
    <w:rsid w:val="006F64DB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2F5"/>
    <w:rsid w:val="006F7350"/>
    <w:rsid w:val="006F7609"/>
    <w:rsid w:val="006F7B07"/>
    <w:rsid w:val="006F7BA6"/>
    <w:rsid w:val="006F7C4B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8A2"/>
    <w:rsid w:val="00705C39"/>
    <w:rsid w:val="00705C3E"/>
    <w:rsid w:val="00705C9E"/>
    <w:rsid w:val="00705EB8"/>
    <w:rsid w:val="00706044"/>
    <w:rsid w:val="00706076"/>
    <w:rsid w:val="00706170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54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33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45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95E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431"/>
    <w:rsid w:val="007477BA"/>
    <w:rsid w:val="00747AF0"/>
    <w:rsid w:val="00747B09"/>
    <w:rsid w:val="00747B75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D4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F83"/>
    <w:rsid w:val="007550B4"/>
    <w:rsid w:val="00755327"/>
    <w:rsid w:val="007553BC"/>
    <w:rsid w:val="00755446"/>
    <w:rsid w:val="00755853"/>
    <w:rsid w:val="0075590F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6EC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A72"/>
    <w:rsid w:val="00777BC4"/>
    <w:rsid w:val="00777E61"/>
    <w:rsid w:val="00777FAC"/>
    <w:rsid w:val="00780019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897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F6C"/>
    <w:rsid w:val="00796FBD"/>
    <w:rsid w:val="007970F9"/>
    <w:rsid w:val="0079758B"/>
    <w:rsid w:val="0079782E"/>
    <w:rsid w:val="007979B2"/>
    <w:rsid w:val="00797B91"/>
    <w:rsid w:val="00797CE5"/>
    <w:rsid w:val="00797D83"/>
    <w:rsid w:val="00797E2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844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A4"/>
    <w:rsid w:val="007A717E"/>
    <w:rsid w:val="007A7236"/>
    <w:rsid w:val="007A72FB"/>
    <w:rsid w:val="007A75F6"/>
    <w:rsid w:val="007A79AD"/>
    <w:rsid w:val="007A7A9D"/>
    <w:rsid w:val="007A7AA6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700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1F65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A4F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2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6E3C"/>
    <w:rsid w:val="007E6FBB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B8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A7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A9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0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A3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5AF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BD7"/>
    <w:rsid w:val="00822C62"/>
    <w:rsid w:val="00822CE2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FFB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3F60"/>
    <w:rsid w:val="00833F7D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7E9"/>
    <w:rsid w:val="00851D00"/>
    <w:rsid w:val="00851D2D"/>
    <w:rsid w:val="00851F06"/>
    <w:rsid w:val="00852111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230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C62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860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99E"/>
    <w:rsid w:val="00866A2B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474"/>
    <w:rsid w:val="008706DB"/>
    <w:rsid w:val="008707E4"/>
    <w:rsid w:val="008707F2"/>
    <w:rsid w:val="008708C0"/>
    <w:rsid w:val="0087147A"/>
    <w:rsid w:val="00871679"/>
    <w:rsid w:val="0087169D"/>
    <w:rsid w:val="008717A9"/>
    <w:rsid w:val="00871847"/>
    <w:rsid w:val="0087189C"/>
    <w:rsid w:val="00871BA1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53"/>
    <w:rsid w:val="00876817"/>
    <w:rsid w:val="00876890"/>
    <w:rsid w:val="00876891"/>
    <w:rsid w:val="008768E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947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69C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41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CC1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53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793"/>
    <w:rsid w:val="008B1B69"/>
    <w:rsid w:val="008B1ED0"/>
    <w:rsid w:val="008B218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9ED"/>
    <w:rsid w:val="008B5B35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6E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4CA"/>
    <w:rsid w:val="008C1EAB"/>
    <w:rsid w:val="008C1FA3"/>
    <w:rsid w:val="008C22B2"/>
    <w:rsid w:val="008C23A2"/>
    <w:rsid w:val="008C27DE"/>
    <w:rsid w:val="008C2A3D"/>
    <w:rsid w:val="008C2D10"/>
    <w:rsid w:val="008C2D4C"/>
    <w:rsid w:val="008C3102"/>
    <w:rsid w:val="008C31C7"/>
    <w:rsid w:val="008C32B1"/>
    <w:rsid w:val="008C3631"/>
    <w:rsid w:val="008C37F3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51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5A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81F"/>
    <w:rsid w:val="008E395A"/>
    <w:rsid w:val="008E3984"/>
    <w:rsid w:val="008E3AD9"/>
    <w:rsid w:val="008E403C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5E9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EC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25C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27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15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01C"/>
    <w:rsid w:val="00916363"/>
    <w:rsid w:val="0091641F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8A7"/>
    <w:rsid w:val="00922B50"/>
    <w:rsid w:val="00922CA7"/>
    <w:rsid w:val="00922DE5"/>
    <w:rsid w:val="00922EB9"/>
    <w:rsid w:val="00922FCD"/>
    <w:rsid w:val="0092309B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71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7E5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0DAC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358"/>
    <w:rsid w:val="00945424"/>
    <w:rsid w:val="00945517"/>
    <w:rsid w:val="0094552F"/>
    <w:rsid w:val="00945D58"/>
    <w:rsid w:val="00945EB9"/>
    <w:rsid w:val="0094612F"/>
    <w:rsid w:val="0094646C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55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648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1C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0BE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AA9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519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DB0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317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1F9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871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7F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C1"/>
    <w:rsid w:val="009B3596"/>
    <w:rsid w:val="009B37AA"/>
    <w:rsid w:val="009B37FF"/>
    <w:rsid w:val="009B3A5F"/>
    <w:rsid w:val="009B3B61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A71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2F6C"/>
    <w:rsid w:val="009C3160"/>
    <w:rsid w:val="009C31BA"/>
    <w:rsid w:val="009C31C0"/>
    <w:rsid w:val="009C352D"/>
    <w:rsid w:val="009C3935"/>
    <w:rsid w:val="009C3D5D"/>
    <w:rsid w:val="009C4176"/>
    <w:rsid w:val="009C428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64B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52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0FE5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3CB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92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6D1E"/>
    <w:rsid w:val="00A0728D"/>
    <w:rsid w:val="00A073AC"/>
    <w:rsid w:val="00A07416"/>
    <w:rsid w:val="00A0758F"/>
    <w:rsid w:val="00A0767E"/>
    <w:rsid w:val="00A07955"/>
    <w:rsid w:val="00A102EE"/>
    <w:rsid w:val="00A10340"/>
    <w:rsid w:val="00A10A17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3178"/>
    <w:rsid w:val="00A13858"/>
    <w:rsid w:val="00A138BF"/>
    <w:rsid w:val="00A13972"/>
    <w:rsid w:val="00A13B92"/>
    <w:rsid w:val="00A13D5A"/>
    <w:rsid w:val="00A13D76"/>
    <w:rsid w:val="00A13DF3"/>
    <w:rsid w:val="00A13E30"/>
    <w:rsid w:val="00A1410E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48F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969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0FC3"/>
    <w:rsid w:val="00A4117E"/>
    <w:rsid w:val="00A41220"/>
    <w:rsid w:val="00A415D4"/>
    <w:rsid w:val="00A41882"/>
    <w:rsid w:val="00A418DA"/>
    <w:rsid w:val="00A418DF"/>
    <w:rsid w:val="00A41984"/>
    <w:rsid w:val="00A42271"/>
    <w:rsid w:val="00A42334"/>
    <w:rsid w:val="00A4284A"/>
    <w:rsid w:val="00A42986"/>
    <w:rsid w:val="00A429AA"/>
    <w:rsid w:val="00A42AF1"/>
    <w:rsid w:val="00A42F6C"/>
    <w:rsid w:val="00A43127"/>
    <w:rsid w:val="00A431F8"/>
    <w:rsid w:val="00A43200"/>
    <w:rsid w:val="00A43965"/>
    <w:rsid w:val="00A43C70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12"/>
    <w:rsid w:val="00A4554B"/>
    <w:rsid w:val="00A45776"/>
    <w:rsid w:val="00A45A22"/>
    <w:rsid w:val="00A45AE0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1F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D3B"/>
    <w:rsid w:val="00A54E0A"/>
    <w:rsid w:val="00A54E1A"/>
    <w:rsid w:val="00A5501B"/>
    <w:rsid w:val="00A552E2"/>
    <w:rsid w:val="00A5548F"/>
    <w:rsid w:val="00A55648"/>
    <w:rsid w:val="00A55717"/>
    <w:rsid w:val="00A5583E"/>
    <w:rsid w:val="00A55A05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754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651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BD4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23C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EFE"/>
    <w:rsid w:val="00A80F7C"/>
    <w:rsid w:val="00A811F9"/>
    <w:rsid w:val="00A81538"/>
    <w:rsid w:val="00A81890"/>
    <w:rsid w:val="00A81A8F"/>
    <w:rsid w:val="00A81C29"/>
    <w:rsid w:val="00A81CE5"/>
    <w:rsid w:val="00A81FC9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ACD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93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69A"/>
    <w:rsid w:val="00A958A5"/>
    <w:rsid w:val="00A95A00"/>
    <w:rsid w:val="00A95BA6"/>
    <w:rsid w:val="00A95CF9"/>
    <w:rsid w:val="00A95E3D"/>
    <w:rsid w:val="00A96522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19"/>
    <w:rsid w:val="00A972A0"/>
    <w:rsid w:val="00A9739A"/>
    <w:rsid w:val="00A97486"/>
    <w:rsid w:val="00A97544"/>
    <w:rsid w:val="00A9762C"/>
    <w:rsid w:val="00A97815"/>
    <w:rsid w:val="00A97876"/>
    <w:rsid w:val="00A979C7"/>
    <w:rsid w:val="00A979C9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3FD8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692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C41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1F65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86C"/>
    <w:rsid w:val="00AC38C4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D9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D06"/>
    <w:rsid w:val="00AD7E67"/>
    <w:rsid w:val="00AE001C"/>
    <w:rsid w:val="00AE0135"/>
    <w:rsid w:val="00AE0335"/>
    <w:rsid w:val="00AE05E8"/>
    <w:rsid w:val="00AE0AFD"/>
    <w:rsid w:val="00AE0B6F"/>
    <w:rsid w:val="00AE0C87"/>
    <w:rsid w:val="00AE0D65"/>
    <w:rsid w:val="00AE0EDD"/>
    <w:rsid w:val="00AE1063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379"/>
    <w:rsid w:val="00AE24FE"/>
    <w:rsid w:val="00AE2614"/>
    <w:rsid w:val="00AE2805"/>
    <w:rsid w:val="00AE2A98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1A4"/>
    <w:rsid w:val="00AF63F2"/>
    <w:rsid w:val="00AF63FF"/>
    <w:rsid w:val="00AF656E"/>
    <w:rsid w:val="00AF66CC"/>
    <w:rsid w:val="00AF66EB"/>
    <w:rsid w:val="00AF6C95"/>
    <w:rsid w:val="00AF6CB1"/>
    <w:rsid w:val="00AF6EA9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1CF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D44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705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ED6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8E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599"/>
    <w:rsid w:val="00B30876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9C4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418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947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8F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9FC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3DE"/>
    <w:rsid w:val="00B53AF0"/>
    <w:rsid w:val="00B53DBF"/>
    <w:rsid w:val="00B53EF5"/>
    <w:rsid w:val="00B53FA3"/>
    <w:rsid w:val="00B53FD5"/>
    <w:rsid w:val="00B54229"/>
    <w:rsid w:val="00B54357"/>
    <w:rsid w:val="00B5438D"/>
    <w:rsid w:val="00B545F3"/>
    <w:rsid w:val="00B5471A"/>
    <w:rsid w:val="00B54954"/>
    <w:rsid w:val="00B54AFF"/>
    <w:rsid w:val="00B54B66"/>
    <w:rsid w:val="00B54D93"/>
    <w:rsid w:val="00B55545"/>
    <w:rsid w:val="00B55A47"/>
    <w:rsid w:val="00B55C18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FE"/>
    <w:rsid w:val="00B57CDE"/>
    <w:rsid w:val="00B57DAF"/>
    <w:rsid w:val="00B57E44"/>
    <w:rsid w:val="00B57E86"/>
    <w:rsid w:val="00B60B60"/>
    <w:rsid w:val="00B60CFE"/>
    <w:rsid w:val="00B60FA9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76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094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5CA1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8A6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F3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903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8D5"/>
    <w:rsid w:val="00B86B98"/>
    <w:rsid w:val="00B86BD6"/>
    <w:rsid w:val="00B86CAA"/>
    <w:rsid w:val="00B86CE9"/>
    <w:rsid w:val="00B86EE4"/>
    <w:rsid w:val="00B8703A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51C"/>
    <w:rsid w:val="00B9679E"/>
    <w:rsid w:val="00B96838"/>
    <w:rsid w:val="00B96B4E"/>
    <w:rsid w:val="00B96C33"/>
    <w:rsid w:val="00B96E2D"/>
    <w:rsid w:val="00B970EE"/>
    <w:rsid w:val="00B97560"/>
    <w:rsid w:val="00B97798"/>
    <w:rsid w:val="00B97DEF"/>
    <w:rsid w:val="00BA01E4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7A6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1C5"/>
    <w:rsid w:val="00BB2531"/>
    <w:rsid w:val="00BB27D6"/>
    <w:rsid w:val="00BB2922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C3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6E6F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738"/>
    <w:rsid w:val="00BE2890"/>
    <w:rsid w:val="00BE2AA6"/>
    <w:rsid w:val="00BE2F26"/>
    <w:rsid w:val="00BE2F28"/>
    <w:rsid w:val="00BE340C"/>
    <w:rsid w:val="00BE34CF"/>
    <w:rsid w:val="00BE3610"/>
    <w:rsid w:val="00BE365E"/>
    <w:rsid w:val="00BE3C73"/>
    <w:rsid w:val="00BE3F08"/>
    <w:rsid w:val="00BE4117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970"/>
    <w:rsid w:val="00BE7AD2"/>
    <w:rsid w:val="00BE7F63"/>
    <w:rsid w:val="00BF02E5"/>
    <w:rsid w:val="00BF05BC"/>
    <w:rsid w:val="00BF066E"/>
    <w:rsid w:val="00BF09D6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85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48C"/>
    <w:rsid w:val="00C026F3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9D1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19B"/>
    <w:rsid w:val="00C152A8"/>
    <w:rsid w:val="00C15328"/>
    <w:rsid w:val="00C15848"/>
    <w:rsid w:val="00C15D84"/>
    <w:rsid w:val="00C16085"/>
    <w:rsid w:val="00C1614D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1AE3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919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A19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52C"/>
    <w:rsid w:val="00C316C7"/>
    <w:rsid w:val="00C31975"/>
    <w:rsid w:val="00C31C99"/>
    <w:rsid w:val="00C31D1E"/>
    <w:rsid w:val="00C31F4C"/>
    <w:rsid w:val="00C32234"/>
    <w:rsid w:val="00C326D6"/>
    <w:rsid w:val="00C32BCB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4C38"/>
    <w:rsid w:val="00C3519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72E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EFC"/>
    <w:rsid w:val="00C42FFC"/>
    <w:rsid w:val="00C432F5"/>
    <w:rsid w:val="00C43598"/>
    <w:rsid w:val="00C43982"/>
    <w:rsid w:val="00C43988"/>
    <w:rsid w:val="00C43ACA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79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A6"/>
    <w:rsid w:val="00C52CCA"/>
    <w:rsid w:val="00C52E8C"/>
    <w:rsid w:val="00C52F1A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2C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A4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58D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6DBD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5EC"/>
    <w:rsid w:val="00C81A90"/>
    <w:rsid w:val="00C81B47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89A"/>
    <w:rsid w:val="00C8390C"/>
    <w:rsid w:val="00C83B69"/>
    <w:rsid w:val="00C83E52"/>
    <w:rsid w:val="00C84035"/>
    <w:rsid w:val="00C84207"/>
    <w:rsid w:val="00C8450D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623"/>
    <w:rsid w:val="00C947FA"/>
    <w:rsid w:val="00C948BC"/>
    <w:rsid w:val="00C94933"/>
    <w:rsid w:val="00C94AF3"/>
    <w:rsid w:val="00C94D13"/>
    <w:rsid w:val="00C94D35"/>
    <w:rsid w:val="00C94DBF"/>
    <w:rsid w:val="00C95113"/>
    <w:rsid w:val="00C9521C"/>
    <w:rsid w:val="00C953C0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0DAD"/>
    <w:rsid w:val="00CA1119"/>
    <w:rsid w:val="00CA149D"/>
    <w:rsid w:val="00CA14E0"/>
    <w:rsid w:val="00CA186F"/>
    <w:rsid w:val="00CA19A6"/>
    <w:rsid w:val="00CA1A03"/>
    <w:rsid w:val="00CA1AED"/>
    <w:rsid w:val="00CA1CDE"/>
    <w:rsid w:val="00CA1E61"/>
    <w:rsid w:val="00CA1FB8"/>
    <w:rsid w:val="00CA201E"/>
    <w:rsid w:val="00CA24BB"/>
    <w:rsid w:val="00CA2EE6"/>
    <w:rsid w:val="00CA30CD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426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A78"/>
    <w:rsid w:val="00CB3BC7"/>
    <w:rsid w:val="00CB3E8A"/>
    <w:rsid w:val="00CB3FFF"/>
    <w:rsid w:val="00CB4059"/>
    <w:rsid w:val="00CB42F3"/>
    <w:rsid w:val="00CB4384"/>
    <w:rsid w:val="00CB442E"/>
    <w:rsid w:val="00CB44D3"/>
    <w:rsid w:val="00CB46B1"/>
    <w:rsid w:val="00CB4D18"/>
    <w:rsid w:val="00CB4F87"/>
    <w:rsid w:val="00CB4FB2"/>
    <w:rsid w:val="00CB5100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78D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0F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2FD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82"/>
    <w:rsid w:val="00CD45CB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DEC"/>
    <w:rsid w:val="00CE1F85"/>
    <w:rsid w:val="00CE20E7"/>
    <w:rsid w:val="00CE22D0"/>
    <w:rsid w:val="00CE2338"/>
    <w:rsid w:val="00CE234F"/>
    <w:rsid w:val="00CE28D4"/>
    <w:rsid w:val="00CE2A0D"/>
    <w:rsid w:val="00CE2A9F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B01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681"/>
    <w:rsid w:val="00CF084E"/>
    <w:rsid w:val="00CF0D80"/>
    <w:rsid w:val="00CF0D87"/>
    <w:rsid w:val="00CF1002"/>
    <w:rsid w:val="00CF15AF"/>
    <w:rsid w:val="00CF186F"/>
    <w:rsid w:val="00CF18B0"/>
    <w:rsid w:val="00CF1941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2CB3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2E6C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280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13B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E9A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04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69"/>
    <w:rsid w:val="00D32153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04D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AB"/>
    <w:rsid w:val="00D453B2"/>
    <w:rsid w:val="00D453E9"/>
    <w:rsid w:val="00D45652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1A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32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AF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1B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443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32"/>
    <w:rsid w:val="00D8635A"/>
    <w:rsid w:val="00D864EC"/>
    <w:rsid w:val="00D86926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0E85"/>
    <w:rsid w:val="00D91325"/>
    <w:rsid w:val="00D91351"/>
    <w:rsid w:val="00D9137D"/>
    <w:rsid w:val="00D9156D"/>
    <w:rsid w:val="00D91908"/>
    <w:rsid w:val="00D91DB5"/>
    <w:rsid w:val="00D91F91"/>
    <w:rsid w:val="00D9211F"/>
    <w:rsid w:val="00D925C3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49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7C5"/>
    <w:rsid w:val="00DA1F88"/>
    <w:rsid w:val="00DA21F4"/>
    <w:rsid w:val="00DA2346"/>
    <w:rsid w:val="00DA2DE2"/>
    <w:rsid w:val="00DA3137"/>
    <w:rsid w:val="00DA3454"/>
    <w:rsid w:val="00DA357B"/>
    <w:rsid w:val="00DA3629"/>
    <w:rsid w:val="00DA3754"/>
    <w:rsid w:val="00DA37B3"/>
    <w:rsid w:val="00DA37BB"/>
    <w:rsid w:val="00DA3A17"/>
    <w:rsid w:val="00DA3A1F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BAB"/>
    <w:rsid w:val="00DA5BAC"/>
    <w:rsid w:val="00DA5C88"/>
    <w:rsid w:val="00DA5E1A"/>
    <w:rsid w:val="00DA61D9"/>
    <w:rsid w:val="00DA6705"/>
    <w:rsid w:val="00DA6864"/>
    <w:rsid w:val="00DA6CCF"/>
    <w:rsid w:val="00DA6F4C"/>
    <w:rsid w:val="00DA6F94"/>
    <w:rsid w:val="00DA714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D6A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493"/>
    <w:rsid w:val="00DC357F"/>
    <w:rsid w:val="00DC36E8"/>
    <w:rsid w:val="00DC3CA6"/>
    <w:rsid w:val="00DC3E40"/>
    <w:rsid w:val="00DC423A"/>
    <w:rsid w:val="00DC4550"/>
    <w:rsid w:val="00DC4579"/>
    <w:rsid w:val="00DC4630"/>
    <w:rsid w:val="00DC47E6"/>
    <w:rsid w:val="00DC4ACC"/>
    <w:rsid w:val="00DC4D9D"/>
    <w:rsid w:val="00DC4F57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30D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BC4"/>
    <w:rsid w:val="00DC7C94"/>
    <w:rsid w:val="00DC7F8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2DD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77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67"/>
    <w:rsid w:val="00DE4CBC"/>
    <w:rsid w:val="00DE5684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25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61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3ED5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6F2F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D5F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C6B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2F43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0E1"/>
    <w:rsid w:val="00E343BD"/>
    <w:rsid w:val="00E343EC"/>
    <w:rsid w:val="00E347A5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CE8"/>
    <w:rsid w:val="00E35F93"/>
    <w:rsid w:val="00E362B6"/>
    <w:rsid w:val="00E36400"/>
    <w:rsid w:val="00E36912"/>
    <w:rsid w:val="00E36B2F"/>
    <w:rsid w:val="00E36DA5"/>
    <w:rsid w:val="00E370CB"/>
    <w:rsid w:val="00E37231"/>
    <w:rsid w:val="00E373C0"/>
    <w:rsid w:val="00E373CD"/>
    <w:rsid w:val="00E373DA"/>
    <w:rsid w:val="00E374C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06"/>
    <w:rsid w:val="00E44FD4"/>
    <w:rsid w:val="00E45831"/>
    <w:rsid w:val="00E45BBF"/>
    <w:rsid w:val="00E45C79"/>
    <w:rsid w:val="00E46268"/>
    <w:rsid w:val="00E4637D"/>
    <w:rsid w:val="00E4648A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73D"/>
    <w:rsid w:val="00E5480F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6CF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884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1A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21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7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C8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ACA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2B7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56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877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0FEB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881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8BF"/>
    <w:rsid w:val="00EE1919"/>
    <w:rsid w:val="00EE19FC"/>
    <w:rsid w:val="00EE1D4A"/>
    <w:rsid w:val="00EE1D80"/>
    <w:rsid w:val="00EE249C"/>
    <w:rsid w:val="00EE2509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A5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696"/>
    <w:rsid w:val="00EF377C"/>
    <w:rsid w:val="00EF3835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6B50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27E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4B6"/>
    <w:rsid w:val="00F125D6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5ED"/>
    <w:rsid w:val="00F14660"/>
    <w:rsid w:val="00F14721"/>
    <w:rsid w:val="00F1485F"/>
    <w:rsid w:val="00F1488E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00D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26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0C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410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CE1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2A8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2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37"/>
    <w:rsid w:val="00F646F7"/>
    <w:rsid w:val="00F64734"/>
    <w:rsid w:val="00F64741"/>
    <w:rsid w:val="00F64752"/>
    <w:rsid w:val="00F64B25"/>
    <w:rsid w:val="00F64BEE"/>
    <w:rsid w:val="00F65331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3B5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069"/>
    <w:rsid w:val="00F762D7"/>
    <w:rsid w:val="00F7689F"/>
    <w:rsid w:val="00F7696F"/>
    <w:rsid w:val="00F76CCA"/>
    <w:rsid w:val="00F76D6D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21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627"/>
    <w:rsid w:val="00F967AA"/>
    <w:rsid w:val="00F9684A"/>
    <w:rsid w:val="00F96AEA"/>
    <w:rsid w:val="00F96D0A"/>
    <w:rsid w:val="00F96EAD"/>
    <w:rsid w:val="00F970D3"/>
    <w:rsid w:val="00F97319"/>
    <w:rsid w:val="00F9732D"/>
    <w:rsid w:val="00F975EB"/>
    <w:rsid w:val="00F979B7"/>
    <w:rsid w:val="00F97AC6"/>
    <w:rsid w:val="00FA0032"/>
    <w:rsid w:val="00FA032B"/>
    <w:rsid w:val="00FA037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4A"/>
    <w:rsid w:val="00FA4195"/>
    <w:rsid w:val="00FA4485"/>
    <w:rsid w:val="00FA465E"/>
    <w:rsid w:val="00FA47C2"/>
    <w:rsid w:val="00FA4A61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D66"/>
    <w:rsid w:val="00FB1E44"/>
    <w:rsid w:val="00FB1E56"/>
    <w:rsid w:val="00FB209B"/>
    <w:rsid w:val="00FB241F"/>
    <w:rsid w:val="00FB245C"/>
    <w:rsid w:val="00FB2547"/>
    <w:rsid w:val="00FB2A9C"/>
    <w:rsid w:val="00FB32B0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A48"/>
    <w:rsid w:val="00FB6B79"/>
    <w:rsid w:val="00FB7398"/>
    <w:rsid w:val="00FB747A"/>
    <w:rsid w:val="00FB75B5"/>
    <w:rsid w:val="00FB7901"/>
    <w:rsid w:val="00FB7ACD"/>
    <w:rsid w:val="00FB7D16"/>
    <w:rsid w:val="00FB7E90"/>
    <w:rsid w:val="00FB7F07"/>
    <w:rsid w:val="00FC017D"/>
    <w:rsid w:val="00FC0505"/>
    <w:rsid w:val="00FC051C"/>
    <w:rsid w:val="00FC056A"/>
    <w:rsid w:val="00FC069F"/>
    <w:rsid w:val="00FC07FA"/>
    <w:rsid w:val="00FC0836"/>
    <w:rsid w:val="00FC0C5C"/>
    <w:rsid w:val="00FC0E08"/>
    <w:rsid w:val="00FC0F5A"/>
    <w:rsid w:val="00FC1000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0DB2"/>
    <w:rsid w:val="00FD11CB"/>
    <w:rsid w:val="00FD1A72"/>
    <w:rsid w:val="00FD1D46"/>
    <w:rsid w:val="00FD1D73"/>
    <w:rsid w:val="00FD29DB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389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012"/>
    <w:rsid w:val="00FD6525"/>
    <w:rsid w:val="00FD652E"/>
    <w:rsid w:val="00FD6B0F"/>
    <w:rsid w:val="00FD6ED2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4E7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6AB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42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8B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3C"/>
    <w:rsid w:val="00FF6103"/>
    <w:rsid w:val="00FF614F"/>
    <w:rsid w:val="00FF65C9"/>
    <w:rsid w:val="00FF6889"/>
    <w:rsid w:val="00FF6AD1"/>
    <w:rsid w:val="00FF6B89"/>
    <w:rsid w:val="00FF6CDC"/>
    <w:rsid w:val="00FF6E43"/>
    <w:rsid w:val="00FF713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19147</TotalTime>
  <Pages>6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4731</cp:revision>
  <cp:lastPrinted>2009-04-22T21:01:00Z</cp:lastPrinted>
  <dcterms:created xsi:type="dcterms:W3CDTF">2020-07-20T16:47:00Z</dcterms:created>
  <dcterms:modified xsi:type="dcterms:W3CDTF">2024-02-19T16:23:00Z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